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0E415" w14:textId="77777777" w:rsidR="00BC10DB" w:rsidRPr="00373C24" w:rsidRDefault="00373C24" w:rsidP="00373C24">
      <w:pPr>
        <w:ind w:left="567" w:firstLine="0"/>
        <w:jc w:val="center"/>
        <w:rPr>
          <w:rFonts w:cs="Arial"/>
          <w:b/>
          <w:bCs/>
          <w:kern w:val="32"/>
          <w:sz w:val="32"/>
          <w:szCs w:val="32"/>
        </w:rPr>
      </w:pPr>
      <w:r w:rsidRPr="00373C24">
        <w:rPr>
          <w:rFonts w:cs="Arial"/>
          <w:b/>
          <w:bCs/>
          <w:kern w:val="32"/>
          <w:sz w:val="32"/>
          <w:szCs w:val="32"/>
        </w:rPr>
        <w:t>А</w:t>
      </w:r>
      <w:r w:rsidR="00BC10DB" w:rsidRPr="00373C24">
        <w:rPr>
          <w:rFonts w:cs="Arial"/>
          <w:b/>
          <w:bCs/>
          <w:kern w:val="32"/>
          <w:sz w:val="32"/>
          <w:szCs w:val="32"/>
        </w:rPr>
        <w:t>дминистрация Нижневартовского района</w:t>
      </w:r>
    </w:p>
    <w:p w14:paraId="564ACFB8" w14:textId="77777777" w:rsidR="00BC10DB" w:rsidRPr="00373C24" w:rsidRDefault="00BC10DB" w:rsidP="00373C24">
      <w:pPr>
        <w:ind w:left="567" w:firstLine="0"/>
        <w:jc w:val="center"/>
        <w:rPr>
          <w:rFonts w:cs="Arial"/>
          <w:b/>
          <w:bCs/>
          <w:kern w:val="32"/>
          <w:sz w:val="32"/>
          <w:szCs w:val="32"/>
        </w:rPr>
      </w:pPr>
      <w:r w:rsidRPr="00373C24">
        <w:rPr>
          <w:rFonts w:cs="Arial"/>
          <w:b/>
          <w:bCs/>
          <w:kern w:val="32"/>
          <w:sz w:val="32"/>
          <w:szCs w:val="32"/>
        </w:rPr>
        <w:t>Ханты-Мансийского автономного округа</w:t>
      </w:r>
      <w:r w:rsidR="00373C24" w:rsidRPr="00373C24">
        <w:rPr>
          <w:rFonts w:cs="Arial"/>
          <w:b/>
          <w:bCs/>
          <w:kern w:val="32"/>
          <w:sz w:val="32"/>
          <w:szCs w:val="32"/>
        </w:rPr>
        <w:t xml:space="preserve"> – Югр</w:t>
      </w:r>
      <w:r w:rsidRPr="00373C24">
        <w:rPr>
          <w:rFonts w:cs="Arial"/>
          <w:b/>
          <w:bCs/>
          <w:kern w:val="32"/>
          <w:sz w:val="32"/>
          <w:szCs w:val="32"/>
        </w:rPr>
        <w:t>ы</w:t>
      </w:r>
    </w:p>
    <w:p w14:paraId="0F0FBABC" w14:textId="77777777" w:rsidR="00BC10DB" w:rsidRPr="00373C24" w:rsidRDefault="00BC10DB" w:rsidP="00373C24">
      <w:pPr>
        <w:ind w:left="567" w:firstLine="0"/>
        <w:jc w:val="center"/>
        <w:rPr>
          <w:rFonts w:cs="Arial"/>
          <w:b/>
          <w:bCs/>
          <w:kern w:val="32"/>
          <w:sz w:val="32"/>
          <w:szCs w:val="32"/>
        </w:rPr>
      </w:pPr>
      <w:r w:rsidRPr="00373C24">
        <w:rPr>
          <w:rFonts w:cs="Arial"/>
          <w:b/>
          <w:bCs/>
          <w:kern w:val="32"/>
          <w:sz w:val="32"/>
          <w:szCs w:val="32"/>
        </w:rPr>
        <w:t>ПОСТАНОВЛЕНИЕ</w:t>
      </w:r>
    </w:p>
    <w:p w14:paraId="697B7F8F" w14:textId="77777777" w:rsidR="00373C24" w:rsidRPr="00373C24" w:rsidRDefault="00373C24" w:rsidP="00BC10DB">
      <w:pPr>
        <w:ind w:left="2880" w:hanging="2880"/>
        <w:jc w:val="center"/>
        <w:rPr>
          <w:rFonts w:cs="Arial"/>
          <w:b/>
        </w:rPr>
      </w:pPr>
    </w:p>
    <w:p w14:paraId="41D972CE" w14:textId="77777777" w:rsidR="00373C24" w:rsidRPr="00373C24" w:rsidRDefault="00373C24" w:rsidP="00BC10DB">
      <w:pPr>
        <w:ind w:left="2880" w:hanging="2880"/>
        <w:jc w:val="center"/>
        <w:rPr>
          <w:rFonts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BC10DB" w:rsidRPr="00373C24" w14:paraId="5045C818" w14:textId="77777777" w:rsidTr="00BC10DB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4E162B37" w14:textId="77777777" w:rsidR="00BC10DB" w:rsidRPr="00373C24" w:rsidRDefault="00BC10DB" w:rsidP="00BC10DB">
            <w:pPr>
              <w:rPr>
                <w:rFonts w:cs="Arial"/>
                <w:szCs w:val="28"/>
              </w:rPr>
            </w:pPr>
            <w:r w:rsidRPr="00373C24">
              <w:rPr>
                <w:rFonts w:cs="Arial"/>
                <w:szCs w:val="28"/>
              </w:rPr>
              <w:t xml:space="preserve">от </w:t>
            </w:r>
            <w:r w:rsidR="00061821" w:rsidRPr="00373C24">
              <w:rPr>
                <w:rFonts w:cs="Arial"/>
                <w:szCs w:val="28"/>
              </w:rPr>
              <w:t>15.12.2022</w:t>
            </w:r>
          </w:p>
          <w:p w14:paraId="4384C9C7" w14:textId="77777777" w:rsidR="00BC10DB" w:rsidRPr="00373C24" w:rsidRDefault="00BC10DB" w:rsidP="00BC10DB">
            <w:pPr>
              <w:rPr>
                <w:rFonts w:cs="Arial"/>
              </w:rPr>
            </w:pPr>
            <w:r w:rsidRPr="00373C24">
              <w:rPr>
                <w:rFonts w:cs="Arial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14:paraId="583DA73E" w14:textId="77777777" w:rsidR="00BC10DB" w:rsidRPr="00373C24" w:rsidRDefault="00373C24" w:rsidP="00061821">
            <w:pPr>
              <w:tabs>
                <w:tab w:val="left" w:pos="3123"/>
                <w:tab w:val="left" w:pos="3270"/>
              </w:tabs>
              <w:jc w:val="right"/>
              <w:rPr>
                <w:rFonts w:cs="Arial"/>
                <w:szCs w:val="28"/>
              </w:rPr>
            </w:pPr>
            <w:r w:rsidRPr="00373C24">
              <w:rPr>
                <w:rFonts w:cs="Arial"/>
                <w:szCs w:val="28"/>
              </w:rPr>
              <w:t xml:space="preserve"> № </w:t>
            </w:r>
            <w:r w:rsidR="00061821" w:rsidRPr="00373C24">
              <w:rPr>
                <w:rFonts w:cs="Arial"/>
                <w:szCs w:val="28"/>
              </w:rPr>
              <w:t>2535</w:t>
            </w:r>
            <w:r w:rsidR="008C296F" w:rsidRPr="00373C24">
              <w:rPr>
                <w:rFonts w:cs="Arial"/>
                <w:szCs w:val="28"/>
              </w:rPr>
              <w:t xml:space="preserve"> </w:t>
            </w:r>
          </w:p>
        </w:tc>
      </w:tr>
    </w:tbl>
    <w:p w14:paraId="201A2101" w14:textId="77777777" w:rsidR="00BC10DB" w:rsidRPr="00373C24" w:rsidRDefault="00BC10DB" w:rsidP="00BC10DB">
      <w:pPr>
        <w:tabs>
          <w:tab w:val="left" w:pos="709"/>
          <w:tab w:val="left" w:pos="851"/>
        </w:tabs>
        <w:ind w:firstLine="709"/>
        <w:rPr>
          <w:rFonts w:cs="Arial"/>
          <w:szCs w:val="28"/>
        </w:rPr>
      </w:pPr>
    </w:p>
    <w:p w14:paraId="2570E680" w14:textId="77777777" w:rsidR="006D0EC7" w:rsidRPr="00373C24" w:rsidRDefault="006D0EC7" w:rsidP="00BC10DB">
      <w:pPr>
        <w:tabs>
          <w:tab w:val="left" w:pos="709"/>
          <w:tab w:val="left" w:pos="851"/>
        </w:tabs>
        <w:ind w:firstLine="709"/>
        <w:rPr>
          <w:rFonts w:cs="Arial"/>
          <w:szCs w:val="28"/>
        </w:rPr>
      </w:pPr>
    </w:p>
    <w:p w14:paraId="77478CBF" w14:textId="77777777" w:rsidR="008C296F" w:rsidRDefault="00DB2520" w:rsidP="008C296F">
      <w:pPr>
        <w:pStyle w:val="Title"/>
      </w:pPr>
      <w:r w:rsidRPr="00373C24">
        <w:t xml:space="preserve">Об утверждении административного регламента предоставления муниципальной услуги </w:t>
      </w:r>
      <w:r w:rsidR="00373C24" w:rsidRPr="00373C24">
        <w:t>«</w:t>
      </w:r>
      <w:r w:rsidRPr="00373C24">
        <w:t>Постановка граждан на учет в качестве лиц, имеющих право</w:t>
      </w:r>
      <w:r w:rsidR="00BC10DB" w:rsidRPr="00373C24">
        <w:t xml:space="preserve"> </w:t>
      </w:r>
      <w:r w:rsidRPr="00373C24">
        <w:t>на предоставление земельных участков в собственность бесплатно</w:t>
      </w:r>
      <w:r w:rsidR="00373C24" w:rsidRPr="00373C24">
        <w:t>»</w:t>
      </w:r>
    </w:p>
    <w:p w14:paraId="0EEF69D6" w14:textId="77777777" w:rsidR="00DA225B" w:rsidRPr="00DA225B" w:rsidRDefault="00DA225B" w:rsidP="008C296F">
      <w:pPr>
        <w:pStyle w:val="Title"/>
        <w:rPr>
          <w:b w:val="0"/>
        </w:rPr>
      </w:pPr>
      <w:r w:rsidRPr="00DA225B">
        <w:rPr>
          <w:b w:val="0"/>
          <w:sz w:val="24"/>
        </w:rPr>
        <w:t xml:space="preserve">(С изменениями, внесенными постановлением Администрации от </w:t>
      </w:r>
      <w:hyperlink r:id="rId8" w:tooltip="постановление от 23.06.2025 0:00:00 №829 Администрация Нижневартовского района&#10;&#10;О внесении изменений в некоторые постановления администрации района&#10;" w:history="1">
        <w:r w:rsidRPr="009D5724">
          <w:rPr>
            <w:rStyle w:val="aff2"/>
            <w:b w:val="0"/>
            <w:sz w:val="24"/>
          </w:rPr>
          <w:t>23.06.2025 № 829</w:t>
        </w:r>
      </w:hyperlink>
      <w:r w:rsidRPr="00DA225B">
        <w:rPr>
          <w:b w:val="0"/>
          <w:sz w:val="24"/>
        </w:rPr>
        <w:t>)</w:t>
      </w:r>
    </w:p>
    <w:p w14:paraId="11BBE055" w14:textId="77777777" w:rsidR="008C296F" w:rsidRPr="00373C24" w:rsidRDefault="008C296F" w:rsidP="00BC10DB">
      <w:pPr>
        <w:ind w:right="5096"/>
        <w:outlineLvl w:val="0"/>
        <w:rPr>
          <w:rFonts w:cs="Arial"/>
          <w:bCs/>
          <w:kern w:val="28"/>
          <w:szCs w:val="28"/>
        </w:rPr>
      </w:pPr>
    </w:p>
    <w:p w14:paraId="6F99C916" w14:textId="77777777" w:rsidR="00DB2520" w:rsidRPr="00373C24" w:rsidRDefault="00DB2520" w:rsidP="00BC10DB">
      <w:pPr>
        <w:autoSpaceDE w:val="0"/>
        <w:autoSpaceDN w:val="0"/>
        <w:adjustRightInd w:val="0"/>
        <w:ind w:firstLine="709"/>
        <w:rPr>
          <w:rFonts w:cs="Arial"/>
          <w:bCs/>
          <w:szCs w:val="28"/>
        </w:rPr>
      </w:pPr>
      <w:r w:rsidRPr="00373C24">
        <w:rPr>
          <w:rFonts w:cs="Arial"/>
          <w:bCs/>
          <w:szCs w:val="28"/>
        </w:rPr>
        <w:t>В соответствии с</w:t>
      </w:r>
      <w:r w:rsidRPr="00373C24">
        <w:rPr>
          <w:rFonts w:cs="Arial"/>
          <w:szCs w:val="28"/>
        </w:rPr>
        <w:t xml:space="preserve"> </w:t>
      </w:r>
      <w:hyperlink r:id="rId9" w:tooltip="ФЕДЕРАЛЬНЫЙ ЗАКОН от 25.10.2001 № 136-ФЗ ГОСУДАРСТВЕННАЯ ДУМА ФЕДЕРАЛЬНОГО СОБРАНИЯ РФ&#10;&#10;ЗЕМЕЛЬНЫЙ КОДЕКС РОССИЙСКОЙ ФЕДЕРАЦИИ" w:history="1">
        <w:r w:rsidRPr="00373C24">
          <w:rPr>
            <w:rStyle w:val="aff2"/>
            <w:rFonts w:cs="Arial"/>
            <w:szCs w:val="28"/>
          </w:rPr>
          <w:t>Земельным кодексом</w:t>
        </w:r>
      </w:hyperlink>
      <w:r w:rsidRPr="00373C24">
        <w:rPr>
          <w:rFonts w:cs="Arial"/>
          <w:szCs w:val="28"/>
        </w:rPr>
        <w:t xml:space="preserve"> Российской Федерации, </w:t>
      </w:r>
      <w:r w:rsidRPr="00373C24">
        <w:rPr>
          <w:rFonts w:cs="Arial"/>
          <w:bCs/>
          <w:szCs w:val="28"/>
        </w:rPr>
        <w:t xml:space="preserve">Федеральным законом от 27 июля 2010 года </w:t>
      </w:r>
      <w:hyperlink r:id="rId10" w:tooltip="ФЕДЕРАЛЬНЫЙ ЗАКОН от 27.07.2010 № 210-ФЗ ГОСУДАРСТВЕННАЯ ДУМА ФЕДЕРАЛЬНОГО СОБРАНИЯ РФ&#10;&#10;Об организации предоставления государственных и муниципальных услуг" w:history="1">
        <w:r w:rsidR="00373C24" w:rsidRPr="00373C24">
          <w:rPr>
            <w:rStyle w:val="aff2"/>
            <w:rFonts w:cs="Arial"/>
            <w:bCs/>
            <w:szCs w:val="28"/>
          </w:rPr>
          <w:t xml:space="preserve"> № </w:t>
        </w:r>
        <w:r w:rsidRPr="00373C24">
          <w:rPr>
            <w:rStyle w:val="aff2"/>
            <w:rFonts w:cs="Arial"/>
            <w:bCs/>
            <w:szCs w:val="28"/>
          </w:rPr>
          <w:t xml:space="preserve">210-ФЗ </w:t>
        </w:r>
        <w:r w:rsidR="00373C24" w:rsidRPr="00373C24">
          <w:rPr>
            <w:rStyle w:val="aff2"/>
            <w:rFonts w:cs="Arial"/>
            <w:bCs/>
            <w:szCs w:val="28"/>
          </w:rPr>
          <w:t>«</w:t>
        </w:r>
        <w:r w:rsidRPr="00373C24">
          <w:rPr>
            <w:rStyle w:val="aff2"/>
            <w:rFonts w:cs="Arial"/>
            <w:bCs/>
            <w:szCs w:val="28"/>
          </w:rPr>
          <w:t>Об организации предоставления государственных</w:t>
        </w:r>
      </w:hyperlink>
      <w:r w:rsidRPr="00373C24">
        <w:rPr>
          <w:rFonts w:cs="Arial"/>
          <w:bCs/>
          <w:szCs w:val="28"/>
        </w:rPr>
        <w:t xml:space="preserve"> и муниципальных услуг</w:t>
      </w:r>
      <w:r w:rsidR="00373C24" w:rsidRPr="00373C24">
        <w:rPr>
          <w:rFonts w:cs="Arial"/>
          <w:bCs/>
          <w:szCs w:val="28"/>
        </w:rPr>
        <w:t>»</w:t>
      </w:r>
      <w:r w:rsidRPr="00373C24">
        <w:rPr>
          <w:rFonts w:cs="Arial"/>
          <w:bCs/>
          <w:szCs w:val="28"/>
        </w:rPr>
        <w:t xml:space="preserve">, руководствуясь </w:t>
      </w:r>
      <w:hyperlink r:id="rId11" w:tooltip="УСТАВ МО от 17.11.2017 № 231 Дума Нижневартовского района&#10;&#10;УСТАВ НИЖНЕВАРТОВСКОГО РАЙОНА" w:history="1">
        <w:r w:rsidRPr="00373C24">
          <w:rPr>
            <w:rStyle w:val="aff2"/>
            <w:rFonts w:cs="Arial"/>
            <w:bCs/>
            <w:szCs w:val="28"/>
          </w:rPr>
          <w:t>Уставом Нижневартовского района</w:t>
        </w:r>
      </w:hyperlink>
      <w:r w:rsidRPr="00373C24">
        <w:rPr>
          <w:rFonts w:cs="Arial"/>
          <w:szCs w:val="28"/>
        </w:rPr>
        <w:t>,</w:t>
      </w:r>
      <w:r w:rsidRPr="00373C24">
        <w:rPr>
          <w:rFonts w:cs="Arial"/>
          <w:bCs/>
          <w:szCs w:val="28"/>
        </w:rPr>
        <w:t xml:space="preserve"> постановлением администрации района</w:t>
      </w:r>
      <w:r w:rsidR="008C296F" w:rsidRPr="00373C24">
        <w:rPr>
          <w:rFonts w:cs="Arial"/>
          <w:bCs/>
          <w:szCs w:val="28"/>
        </w:rPr>
        <w:t xml:space="preserve"> </w:t>
      </w:r>
      <w:r w:rsidRPr="00373C24">
        <w:rPr>
          <w:rFonts w:cs="Arial"/>
          <w:bCs/>
          <w:szCs w:val="28"/>
        </w:rPr>
        <w:t>от 17.04.2017</w:t>
      </w:r>
      <w:r w:rsidR="00373C24" w:rsidRPr="00373C24">
        <w:rPr>
          <w:rFonts w:cs="Arial"/>
          <w:bCs/>
          <w:szCs w:val="28"/>
        </w:rPr>
        <w:t xml:space="preserve"> № </w:t>
      </w:r>
      <w:r w:rsidRPr="00373C24">
        <w:rPr>
          <w:rFonts w:cs="Arial"/>
          <w:bCs/>
          <w:szCs w:val="28"/>
        </w:rPr>
        <w:t xml:space="preserve">743 </w:t>
      </w:r>
      <w:r w:rsidR="00373C24" w:rsidRPr="00373C24">
        <w:rPr>
          <w:rFonts w:cs="Arial"/>
          <w:bCs/>
          <w:szCs w:val="28"/>
        </w:rPr>
        <w:t>«</w:t>
      </w:r>
      <w:r w:rsidRPr="00373C24">
        <w:rPr>
          <w:rFonts w:cs="Arial"/>
          <w:bCs/>
          <w:szCs w:val="28"/>
        </w:rPr>
        <w:t>Об утверждении Реестра муниципальных услуг Нижневартовского района</w:t>
      </w:r>
      <w:r w:rsidR="00373C24" w:rsidRPr="00373C24">
        <w:rPr>
          <w:rFonts w:cs="Arial"/>
          <w:bCs/>
          <w:szCs w:val="28"/>
        </w:rPr>
        <w:t>»</w:t>
      </w:r>
      <w:r w:rsidRPr="00373C24">
        <w:rPr>
          <w:rFonts w:cs="Arial"/>
          <w:bCs/>
          <w:szCs w:val="28"/>
        </w:rPr>
        <w:t>, в целях приведения муниципальных правовых актов в соответствие с действующим законодательством и о</w:t>
      </w:r>
      <w:r w:rsidRPr="00373C24">
        <w:rPr>
          <w:rFonts w:cs="Arial"/>
          <w:szCs w:val="28"/>
        </w:rPr>
        <w:t>птимизации деятельности органов местного самоуправления, а также доступности и качественного исполнения муниципальных услуг:</w:t>
      </w:r>
    </w:p>
    <w:p w14:paraId="79C43146" w14:textId="77777777" w:rsidR="00DB2520" w:rsidRPr="00373C24" w:rsidRDefault="00BC10DB" w:rsidP="00BC10DB">
      <w:pPr>
        <w:autoSpaceDE w:val="0"/>
        <w:autoSpaceDN w:val="0"/>
        <w:adjustRightInd w:val="0"/>
        <w:ind w:firstLine="709"/>
        <w:contextualSpacing/>
        <w:rPr>
          <w:rFonts w:cs="Arial"/>
          <w:szCs w:val="28"/>
        </w:rPr>
      </w:pPr>
      <w:r w:rsidRPr="00373C24">
        <w:rPr>
          <w:rFonts w:cs="Arial"/>
          <w:szCs w:val="28"/>
        </w:rPr>
        <w:t xml:space="preserve">1. </w:t>
      </w:r>
      <w:r w:rsidR="00DB2520" w:rsidRPr="00373C24">
        <w:rPr>
          <w:rFonts w:cs="Arial"/>
          <w:szCs w:val="28"/>
        </w:rPr>
        <w:t xml:space="preserve">Утвердить административный регламент предоставления муниципальной услуги </w:t>
      </w:r>
      <w:r w:rsidR="00373C24" w:rsidRPr="00373C24">
        <w:rPr>
          <w:rFonts w:cs="Arial"/>
          <w:szCs w:val="28"/>
        </w:rPr>
        <w:t>«</w:t>
      </w:r>
      <w:r w:rsidR="00DB2520" w:rsidRPr="00373C24">
        <w:rPr>
          <w:rFonts w:cs="Arial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373C24" w:rsidRPr="00373C24">
        <w:rPr>
          <w:rFonts w:cs="Arial"/>
          <w:szCs w:val="28"/>
        </w:rPr>
        <w:t>»</w:t>
      </w:r>
      <w:r w:rsidR="00DB2520" w:rsidRPr="00373C24">
        <w:rPr>
          <w:rFonts w:cs="Arial"/>
          <w:szCs w:val="28"/>
        </w:rPr>
        <w:t xml:space="preserve"> согласно приложению.</w:t>
      </w:r>
    </w:p>
    <w:p w14:paraId="76A33400" w14:textId="77777777" w:rsidR="00DB2520" w:rsidRPr="00373C24" w:rsidRDefault="00BC10DB" w:rsidP="00BC10DB">
      <w:pPr>
        <w:autoSpaceDE w:val="0"/>
        <w:autoSpaceDN w:val="0"/>
        <w:adjustRightInd w:val="0"/>
        <w:ind w:firstLine="709"/>
        <w:contextualSpacing/>
        <w:rPr>
          <w:rFonts w:cs="Arial"/>
          <w:szCs w:val="28"/>
        </w:rPr>
      </w:pPr>
      <w:r w:rsidRPr="00373C24">
        <w:rPr>
          <w:rFonts w:cs="Arial"/>
          <w:szCs w:val="28"/>
        </w:rPr>
        <w:t xml:space="preserve">2. </w:t>
      </w:r>
      <w:r w:rsidR="00DB2520" w:rsidRPr="00373C24">
        <w:rPr>
          <w:rFonts w:cs="Arial"/>
          <w:szCs w:val="28"/>
        </w:rPr>
        <w:t>Признать утратившими силу:</w:t>
      </w:r>
    </w:p>
    <w:p w14:paraId="6E0EE1A7" w14:textId="77777777" w:rsidR="006D0EC7" w:rsidRPr="00373C24" w:rsidRDefault="006D0EC7" w:rsidP="00BC10DB">
      <w:pPr>
        <w:autoSpaceDE w:val="0"/>
        <w:autoSpaceDN w:val="0"/>
        <w:adjustRightInd w:val="0"/>
        <w:ind w:firstLine="709"/>
        <w:rPr>
          <w:rFonts w:cs="Arial"/>
          <w:bCs/>
          <w:szCs w:val="28"/>
        </w:rPr>
      </w:pPr>
      <w:r w:rsidRPr="00373C24">
        <w:rPr>
          <w:rFonts w:cs="Arial"/>
          <w:bCs/>
          <w:szCs w:val="28"/>
        </w:rPr>
        <w:t>2.1. П</w:t>
      </w:r>
      <w:r w:rsidR="00A76D57" w:rsidRPr="00373C24">
        <w:rPr>
          <w:rFonts w:cs="Arial"/>
          <w:bCs/>
          <w:szCs w:val="28"/>
        </w:rPr>
        <w:t>остановлени</w:t>
      </w:r>
      <w:r w:rsidRPr="00373C24">
        <w:rPr>
          <w:rFonts w:cs="Arial"/>
          <w:bCs/>
          <w:szCs w:val="28"/>
        </w:rPr>
        <w:t>я</w:t>
      </w:r>
      <w:r w:rsidR="00A76D57" w:rsidRPr="00373C24">
        <w:rPr>
          <w:rFonts w:cs="Arial"/>
          <w:bCs/>
          <w:szCs w:val="28"/>
        </w:rPr>
        <w:t xml:space="preserve"> администрации района</w:t>
      </w:r>
      <w:r w:rsidRPr="00373C24">
        <w:rPr>
          <w:rFonts w:cs="Arial"/>
          <w:bCs/>
          <w:szCs w:val="28"/>
        </w:rPr>
        <w:t>:</w:t>
      </w:r>
    </w:p>
    <w:p w14:paraId="4BF3B509" w14:textId="77777777" w:rsidR="00DB2520" w:rsidRPr="00373C24" w:rsidRDefault="00DB2520" w:rsidP="00BC10DB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373C24">
        <w:rPr>
          <w:rFonts w:eastAsia="Calibri" w:cs="Arial"/>
          <w:szCs w:val="28"/>
          <w:lang w:eastAsia="en-US"/>
        </w:rPr>
        <w:t xml:space="preserve">от </w:t>
      </w:r>
      <w:hyperlink r:id="rId12" w:tooltip="постановление от 03.12.2015 0:00:00 №2397 Администрация Нижневартовского района&#10;&#10;Об утверждении административного регламента предоставления муниципальной услуги " w:history="1">
        <w:r w:rsidRPr="00373C24">
          <w:rPr>
            <w:rStyle w:val="aff2"/>
            <w:rFonts w:eastAsia="Calibri" w:cs="Arial"/>
            <w:szCs w:val="28"/>
            <w:lang w:eastAsia="en-US"/>
          </w:rPr>
          <w:t>03.12.2015</w:t>
        </w:r>
        <w:r w:rsidR="00373C24" w:rsidRPr="00373C24">
          <w:rPr>
            <w:rStyle w:val="aff2"/>
            <w:rFonts w:eastAsia="Calibri" w:cs="Arial"/>
            <w:szCs w:val="28"/>
            <w:lang w:eastAsia="en-US"/>
          </w:rPr>
          <w:t xml:space="preserve"> № </w:t>
        </w:r>
        <w:r w:rsidRPr="00373C24">
          <w:rPr>
            <w:rStyle w:val="aff2"/>
            <w:rFonts w:eastAsia="Calibri" w:cs="Arial"/>
            <w:szCs w:val="28"/>
            <w:lang w:eastAsia="en-US"/>
          </w:rPr>
          <w:t>2397</w:t>
        </w:r>
      </w:hyperlink>
      <w:r w:rsidRPr="00373C24">
        <w:rPr>
          <w:rFonts w:cs="Arial"/>
          <w:szCs w:val="28"/>
        </w:rPr>
        <w:t xml:space="preserve"> </w:t>
      </w:r>
      <w:r w:rsidR="00373C24" w:rsidRPr="00373C24">
        <w:rPr>
          <w:rFonts w:cs="Arial"/>
          <w:szCs w:val="28"/>
        </w:rPr>
        <w:t>«</w:t>
      </w:r>
      <w:r w:rsidRPr="00373C24">
        <w:rPr>
          <w:rFonts w:cs="Arial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373C24" w:rsidRPr="00373C24">
        <w:rPr>
          <w:rFonts w:cs="Arial"/>
          <w:szCs w:val="28"/>
        </w:rPr>
        <w:t>«</w:t>
      </w:r>
      <w:r w:rsidRPr="00373C24">
        <w:rPr>
          <w:rFonts w:cs="Arial"/>
          <w:szCs w:val="28"/>
        </w:rPr>
        <w:t>Предоставление земельных участков</w:t>
      </w:r>
      <w:r w:rsidR="00373C24" w:rsidRPr="00373C24">
        <w:rPr>
          <w:rFonts w:cs="Arial"/>
          <w:szCs w:val="28"/>
        </w:rPr>
        <w:t xml:space="preserve"> </w:t>
      </w:r>
      <w:r w:rsidRPr="00373C24">
        <w:rPr>
          <w:rFonts w:cs="Arial"/>
          <w:szCs w:val="28"/>
        </w:rPr>
        <w:t>в собственность для индивидуального жилищного строительства из земель, находящихся в муниципальной собственности или государственная собственность на которые не разграничена, однократно бесплатно отдельным категориям граждан</w:t>
      </w:r>
      <w:r w:rsidR="00373C24" w:rsidRPr="00373C24">
        <w:rPr>
          <w:rFonts w:cs="Arial"/>
          <w:szCs w:val="28"/>
        </w:rPr>
        <w:t>»</w:t>
      </w:r>
      <w:r w:rsidRPr="00373C24">
        <w:rPr>
          <w:rFonts w:cs="Arial"/>
          <w:szCs w:val="28"/>
        </w:rPr>
        <w:t>;</w:t>
      </w:r>
    </w:p>
    <w:p w14:paraId="5F74ED5D" w14:textId="77777777" w:rsidR="00DB2520" w:rsidRPr="00373C24" w:rsidRDefault="00DB2520" w:rsidP="00BC10DB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373C24">
        <w:rPr>
          <w:rFonts w:cs="Arial"/>
          <w:szCs w:val="28"/>
        </w:rPr>
        <w:t xml:space="preserve">от </w:t>
      </w:r>
      <w:hyperlink r:id="rId13" w:tooltip="постановление от 09.03.2016 0:00:00 №604 Администрация Нижневартовского района&#10;&#10;О внесении изменений в некоторые постановления администрации района" w:history="1">
        <w:r w:rsidRPr="00373C24">
          <w:rPr>
            <w:rStyle w:val="aff2"/>
            <w:rFonts w:cs="Arial"/>
            <w:szCs w:val="28"/>
          </w:rPr>
          <w:t>09.03.2016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Pr="00373C24">
          <w:rPr>
            <w:rStyle w:val="aff2"/>
            <w:rFonts w:cs="Arial"/>
            <w:szCs w:val="28"/>
          </w:rPr>
          <w:t>604</w:t>
        </w:r>
      </w:hyperlink>
      <w:r w:rsidRPr="00373C24">
        <w:rPr>
          <w:rFonts w:cs="Arial"/>
          <w:szCs w:val="28"/>
        </w:rPr>
        <w:t xml:space="preserve"> </w:t>
      </w:r>
      <w:r w:rsidR="00373C24" w:rsidRPr="00373C24">
        <w:rPr>
          <w:rFonts w:cs="Arial"/>
          <w:szCs w:val="28"/>
        </w:rPr>
        <w:t>«</w:t>
      </w:r>
      <w:r w:rsidRPr="00373C24">
        <w:rPr>
          <w:rFonts w:cs="Arial"/>
          <w:szCs w:val="28"/>
        </w:rPr>
        <w:t>О внесении изменений в некоторые постановления администрации района</w:t>
      </w:r>
      <w:r w:rsidR="00373C24" w:rsidRPr="00373C24">
        <w:rPr>
          <w:rFonts w:cs="Arial"/>
          <w:szCs w:val="28"/>
        </w:rPr>
        <w:t>»</w:t>
      </w:r>
      <w:r w:rsidR="00A56721" w:rsidRPr="00373C24">
        <w:rPr>
          <w:rFonts w:cs="Arial"/>
          <w:szCs w:val="28"/>
        </w:rPr>
        <w:t>;</w:t>
      </w:r>
    </w:p>
    <w:p w14:paraId="23C2F37C" w14:textId="77777777" w:rsidR="00A56721" w:rsidRPr="00373C24" w:rsidRDefault="00A56721" w:rsidP="00BC10DB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373C24">
        <w:rPr>
          <w:rFonts w:cs="Arial"/>
          <w:szCs w:val="28"/>
        </w:rPr>
        <w:t xml:space="preserve">от </w:t>
      </w:r>
      <w:hyperlink r:id="rId14" w:tooltip="постановление от 18.07.2016 0:00:00 №1727 Администрация Нижневартовского района&#10;&#10;О внесении изменений в некоторые постановления администрации района" w:history="1">
        <w:r w:rsidRPr="00373C24">
          <w:rPr>
            <w:rStyle w:val="aff2"/>
            <w:rFonts w:cs="Arial"/>
            <w:szCs w:val="28"/>
          </w:rPr>
          <w:t>18.07.2016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Pr="00373C24">
          <w:rPr>
            <w:rStyle w:val="aff2"/>
            <w:rFonts w:cs="Arial"/>
            <w:szCs w:val="28"/>
          </w:rPr>
          <w:t>1727</w:t>
        </w:r>
      </w:hyperlink>
      <w:r w:rsidRPr="00373C24">
        <w:rPr>
          <w:rFonts w:cs="Arial"/>
          <w:szCs w:val="28"/>
        </w:rPr>
        <w:t xml:space="preserve"> </w:t>
      </w:r>
      <w:r w:rsidR="00373C24" w:rsidRPr="00373C24">
        <w:rPr>
          <w:rFonts w:cs="Arial"/>
          <w:szCs w:val="28"/>
        </w:rPr>
        <w:t>«</w:t>
      </w:r>
      <w:r w:rsidRPr="00373C24">
        <w:rPr>
          <w:rFonts w:cs="Arial"/>
          <w:szCs w:val="28"/>
        </w:rPr>
        <w:t>О внесении изменений в некоторые постановления</w:t>
      </w:r>
      <w:r w:rsidRPr="00373C24">
        <w:rPr>
          <w:rFonts w:cs="Arial"/>
        </w:rPr>
        <w:t xml:space="preserve"> </w:t>
      </w:r>
      <w:r w:rsidRPr="00373C24">
        <w:rPr>
          <w:rFonts w:cs="Arial"/>
          <w:szCs w:val="28"/>
        </w:rPr>
        <w:t>администрации района</w:t>
      </w:r>
      <w:r w:rsidR="00373C24" w:rsidRPr="00373C24">
        <w:rPr>
          <w:rFonts w:cs="Arial"/>
          <w:szCs w:val="28"/>
        </w:rPr>
        <w:t>»</w:t>
      </w:r>
      <w:r w:rsidRPr="00373C24">
        <w:rPr>
          <w:rFonts w:cs="Arial"/>
          <w:szCs w:val="28"/>
        </w:rPr>
        <w:t>;</w:t>
      </w:r>
    </w:p>
    <w:p w14:paraId="0903A8B4" w14:textId="77777777" w:rsidR="00A56721" w:rsidRPr="00373C24" w:rsidRDefault="00A56721" w:rsidP="00BC10DB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373C24">
        <w:rPr>
          <w:rFonts w:cs="Arial"/>
          <w:szCs w:val="28"/>
        </w:rPr>
        <w:t xml:space="preserve">от </w:t>
      </w:r>
      <w:hyperlink r:id="rId15" w:tooltip="постановление от 12.10.2016 0:00:00 №2347 Администрация Нижневартовского района&#10;&#10;О внесении изменений в некоторые постановления администрации района" w:history="1">
        <w:r w:rsidRPr="00373C24">
          <w:rPr>
            <w:rStyle w:val="aff2"/>
            <w:rFonts w:cs="Arial"/>
            <w:szCs w:val="28"/>
          </w:rPr>
          <w:t>12.10.2016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Pr="00373C24">
          <w:rPr>
            <w:rStyle w:val="aff2"/>
            <w:rFonts w:cs="Arial"/>
            <w:szCs w:val="28"/>
          </w:rPr>
          <w:t>2347</w:t>
        </w:r>
      </w:hyperlink>
      <w:r w:rsidRPr="00373C24">
        <w:rPr>
          <w:rFonts w:cs="Arial"/>
          <w:szCs w:val="28"/>
        </w:rPr>
        <w:t xml:space="preserve"> </w:t>
      </w:r>
      <w:r w:rsidR="00373C24" w:rsidRPr="00373C24">
        <w:rPr>
          <w:rFonts w:cs="Arial"/>
          <w:szCs w:val="28"/>
        </w:rPr>
        <w:t>«</w:t>
      </w:r>
      <w:r w:rsidRPr="00373C24">
        <w:rPr>
          <w:rFonts w:eastAsia="Calibri" w:cs="Arial"/>
          <w:szCs w:val="28"/>
          <w:lang w:eastAsia="en-US"/>
        </w:rPr>
        <w:t>О внесении изменений в некоторые постановления администрации района</w:t>
      </w:r>
      <w:r w:rsidR="00373C24" w:rsidRPr="00373C24">
        <w:rPr>
          <w:rFonts w:cs="Arial"/>
          <w:szCs w:val="28"/>
        </w:rPr>
        <w:t>»</w:t>
      </w:r>
      <w:r w:rsidRPr="00373C24">
        <w:rPr>
          <w:rFonts w:cs="Arial"/>
          <w:szCs w:val="28"/>
        </w:rPr>
        <w:t>;</w:t>
      </w:r>
    </w:p>
    <w:p w14:paraId="6C6BADE5" w14:textId="77777777" w:rsidR="00F54F5A" w:rsidRPr="00373C24" w:rsidRDefault="004840AF" w:rsidP="00BC10DB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373C24">
        <w:rPr>
          <w:rFonts w:cs="Arial"/>
          <w:szCs w:val="28"/>
        </w:rPr>
        <w:t>от</w:t>
      </w:r>
      <w:r w:rsidR="00A56721" w:rsidRPr="00373C24">
        <w:rPr>
          <w:rFonts w:cs="Arial"/>
          <w:szCs w:val="28"/>
        </w:rPr>
        <w:t xml:space="preserve"> </w:t>
      </w:r>
      <w:hyperlink r:id="rId16" w:tooltip="постановление от 06.02.2017 0:00:00 №124 Администрация Нижневартовского района&#10;&#10;О внесении изменений в некоторые постановления администрации района" w:history="1">
        <w:r w:rsidR="00A56721" w:rsidRPr="00373C24">
          <w:rPr>
            <w:rStyle w:val="aff2"/>
            <w:rFonts w:cs="Arial"/>
            <w:szCs w:val="28"/>
          </w:rPr>
          <w:t>06.02.2017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="00A56721" w:rsidRPr="00373C24">
          <w:rPr>
            <w:rStyle w:val="aff2"/>
            <w:rFonts w:cs="Arial"/>
            <w:szCs w:val="28"/>
          </w:rPr>
          <w:t>124</w:t>
        </w:r>
      </w:hyperlink>
      <w:r w:rsidRPr="00373C24">
        <w:rPr>
          <w:rFonts w:cs="Arial"/>
          <w:szCs w:val="28"/>
        </w:rPr>
        <w:t xml:space="preserve"> </w:t>
      </w:r>
      <w:r w:rsidR="00373C24" w:rsidRPr="00373C24">
        <w:rPr>
          <w:rFonts w:cs="Arial"/>
          <w:szCs w:val="28"/>
        </w:rPr>
        <w:t>«</w:t>
      </w:r>
      <w:r w:rsidRPr="00373C24">
        <w:rPr>
          <w:rFonts w:cs="Arial"/>
          <w:szCs w:val="28"/>
        </w:rPr>
        <w:t>О внесении изменений в некоторые постановления администрации района</w:t>
      </w:r>
      <w:r w:rsidR="00373C24" w:rsidRPr="00373C24">
        <w:rPr>
          <w:rFonts w:cs="Arial"/>
          <w:szCs w:val="28"/>
        </w:rPr>
        <w:t>»</w:t>
      </w:r>
      <w:r w:rsidRPr="00373C24">
        <w:rPr>
          <w:rFonts w:cs="Arial"/>
          <w:szCs w:val="28"/>
        </w:rPr>
        <w:t>;</w:t>
      </w:r>
    </w:p>
    <w:p w14:paraId="79FB2658" w14:textId="77777777" w:rsidR="00A56721" w:rsidRPr="00373C24" w:rsidRDefault="00A56721" w:rsidP="00BC10DB">
      <w:pPr>
        <w:autoSpaceDE w:val="0"/>
        <w:autoSpaceDN w:val="0"/>
        <w:adjustRightInd w:val="0"/>
        <w:ind w:firstLine="709"/>
        <w:rPr>
          <w:rFonts w:eastAsia="Calibri" w:cs="Arial"/>
          <w:szCs w:val="28"/>
          <w:lang w:eastAsia="en-US"/>
        </w:rPr>
      </w:pPr>
      <w:r w:rsidRPr="00373C24">
        <w:rPr>
          <w:rFonts w:cs="Arial"/>
          <w:szCs w:val="28"/>
        </w:rPr>
        <w:t xml:space="preserve">от </w:t>
      </w:r>
      <w:hyperlink r:id="rId17" w:tooltip="постановление от 15.05.2017 0:00:00 №967 Администрация Нижневартовского района&#10;&#10;О внесении изменений в некоторые постановления администрации района" w:history="1">
        <w:r w:rsidRPr="00373C24">
          <w:rPr>
            <w:rStyle w:val="aff2"/>
            <w:rFonts w:cs="Arial"/>
            <w:szCs w:val="28"/>
          </w:rPr>
          <w:t>15.05.2017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Pr="00373C24">
          <w:rPr>
            <w:rStyle w:val="aff2"/>
            <w:rFonts w:cs="Arial"/>
            <w:szCs w:val="28"/>
          </w:rPr>
          <w:t>967</w:t>
        </w:r>
      </w:hyperlink>
      <w:r w:rsidR="00F54F5A" w:rsidRPr="00373C24">
        <w:rPr>
          <w:rFonts w:cs="Arial"/>
          <w:szCs w:val="28"/>
        </w:rPr>
        <w:t xml:space="preserve"> </w:t>
      </w:r>
      <w:r w:rsidR="00373C24" w:rsidRPr="00373C24">
        <w:rPr>
          <w:rFonts w:cs="Arial"/>
          <w:szCs w:val="28"/>
        </w:rPr>
        <w:t>«</w:t>
      </w:r>
      <w:r w:rsidR="00F54F5A" w:rsidRPr="00373C24">
        <w:rPr>
          <w:rFonts w:eastAsia="Calibri" w:cs="Arial"/>
          <w:szCs w:val="28"/>
          <w:lang w:eastAsia="en-US"/>
        </w:rPr>
        <w:t>О внесении изменений в некоторые постановления администрации района</w:t>
      </w:r>
      <w:r w:rsidR="00373C24" w:rsidRPr="00373C24">
        <w:rPr>
          <w:rFonts w:cs="Arial"/>
          <w:szCs w:val="28"/>
        </w:rPr>
        <w:t>»</w:t>
      </w:r>
      <w:r w:rsidR="00F54F5A" w:rsidRPr="00373C24">
        <w:rPr>
          <w:rFonts w:cs="Arial"/>
          <w:szCs w:val="28"/>
        </w:rPr>
        <w:t>;</w:t>
      </w:r>
    </w:p>
    <w:p w14:paraId="32FAFD6C" w14:textId="77777777" w:rsidR="00E44DB0" w:rsidRPr="00373C24" w:rsidRDefault="00A56721" w:rsidP="00BC10DB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373C24">
        <w:rPr>
          <w:rFonts w:cs="Arial"/>
          <w:szCs w:val="28"/>
        </w:rPr>
        <w:t xml:space="preserve">от </w:t>
      </w:r>
      <w:hyperlink r:id="rId18" w:tooltip="постановление от 29.09.2017 0:00:00 №1979 Администрация Нижневартовского района&#10;&#10;О внесении изменений в некоторые постановления администрации района" w:history="1">
        <w:r w:rsidRPr="00373C24">
          <w:rPr>
            <w:rStyle w:val="aff2"/>
            <w:rFonts w:cs="Arial"/>
            <w:szCs w:val="28"/>
          </w:rPr>
          <w:t>29.09.2017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Pr="00373C24">
          <w:rPr>
            <w:rStyle w:val="aff2"/>
            <w:rFonts w:cs="Arial"/>
            <w:szCs w:val="28"/>
          </w:rPr>
          <w:t>1979</w:t>
        </w:r>
      </w:hyperlink>
      <w:r w:rsidR="00E44DB0" w:rsidRPr="00373C24">
        <w:rPr>
          <w:rFonts w:cs="Arial"/>
        </w:rPr>
        <w:t xml:space="preserve"> </w:t>
      </w:r>
      <w:r w:rsidR="00373C24" w:rsidRPr="00373C24">
        <w:rPr>
          <w:rFonts w:cs="Arial"/>
          <w:szCs w:val="28"/>
        </w:rPr>
        <w:t>«</w:t>
      </w:r>
      <w:r w:rsidR="00E44DB0" w:rsidRPr="00373C24">
        <w:rPr>
          <w:rFonts w:cs="Arial"/>
          <w:szCs w:val="28"/>
        </w:rPr>
        <w:t>О внесении изменений в некоторые постановления администрации района</w:t>
      </w:r>
      <w:r w:rsidR="00373C24" w:rsidRPr="00373C24">
        <w:rPr>
          <w:rFonts w:cs="Arial"/>
          <w:szCs w:val="28"/>
        </w:rPr>
        <w:t>»</w:t>
      </w:r>
      <w:r w:rsidR="00E44DB0" w:rsidRPr="00373C24">
        <w:rPr>
          <w:rFonts w:cs="Arial"/>
          <w:szCs w:val="28"/>
        </w:rPr>
        <w:t>;</w:t>
      </w:r>
    </w:p>
    <w:p w14:paraId="61D8F106" w14:textId="77777777" w:rsidR="00E44DB0" w:rsidRPr="00373C24" w:rsidRDefault="00E44DB0" w:rsidP="00BC10DB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373C24">
        <w:rPr>
          <w:rFonts w:cs="Arial"/>
          <w:szCs w:val="28"/>
        </w:rPr>
        <w:t xml:space="preserve">от </w:t>
      </w:r>
      <w:hyperlink r:id="rId19" w:tgtFrame="Cancelling" w:tooltip="О внесении изменений в приложение к постановлению администрации района от 03.12.2015 № 2397 " w:history="1">
        <w:r w:rsidRPr="00373C24">
          <w:rPr>
            <w:rStyle w:val="aff2"/>
            <w:rFonts w:cs="Arial"/>
            <w:szCs w:val="28"/>
          </w:rPr>
          <w:t>25.05.2018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Pr="00373C24">
          <w:rPr>
            <w:rStyle w:val="aff2"/>
            <w:rFonts w:cs="Arial"/>
            <w:szCs w:val="28"/>
          </w:rPr>
          <w:t>1221</w:t>
        </w:r>
      </w:hyperlink>
      <w:r w:rsidRPr="00373C24">
        <w:rPr>
          <w:rFonts w:cs="Arial"/>
          <w:szCs w:val="28"/>
        </w:rPr>
        <w:t xml:space="preserve"> </w:t>
      </w:r>
      <w:r w:rsidR="00373C24" w:rsidRPr="00373C24">
        <w:rPr>
          <w:rFonts w:cs="Arial"/>
          <w:szCs w:val="28"/>
        </w:rPr>
        <w:t>«</w:t>
      </w:r>
      <w:r w:rsidRPr="00373C24">
        <w:rPr>
          <w:rFonts w:eastAsia="Calibri" w:cs="Arial"/>
          <w:szCs w:val="28"/>
          <w:lang w:eastAsia="en-US"/>
        </w:rPr>
        <w:t>О внесении изменений в приложение</w:t>
      </w:r>
      <w:r w:rsidR="008C296F" w:rsidRPr="00373C24">
        <w:rPr>
          <w:rFonts w:eastAsia="Calibri" w:cs="Arial"/>
          <w:szCs w:val="28"/>
          <w:lang w:eastAsia="en-US"/>
        </w:rPr>
        <w:t xml:space="preserve"> </w:t>
      </w:r>
      <w:r w:rsidRPr="00373C24">
        <w:rPr>
          <w:rFonts w:eastAsia="Calibri" w:cs="Arial"/>
          <w:szCs w:val="28"/>
          <w:lang w:eastAsia="en-US"/>
        </w:rPr>
        <w:t xml:space="preserve">к постановлению администрации района от </w:t>
      </w:r>
      <w:hyperlink r:id="rId20" w:history="1">
        <w:r w:rsidR="008C296F" w:rsidRPr="00373C24">
          <w:rPr>
            <w:rStyle w:val="aff2"/>
            <w:rFonts w:eastAsia="Calibri" w:cs="Arial"/>
            <w:szCs w:val="28"/>
            <w:lang w:eastAsia="en-US"/>
          </w:rPr>
          <w:t>03.12.2015</w:t>
        </w:r>
        <w:r w:rsidR="00373C24" w:rsidRPr="00373C24">
          <w:rPr>
            <w:rStyle w:val="aff2"/>
            <w:rFonts w:eastAsia="Calibri" w:cs="Arial"/>
            <w:szCs w:val="28"/>
            <w:lang w:eastAsia="en-US"/>
          </w:rPr>
          <w:t xml:space="preserve"> № </w:t>
        </w:r>
        <w:r w:rsidR="008C296F" w:rsidRPr="00373C24">
          <w:rPr>
            <w:rStyle w:val="aff2"/>
            <w:rFonts w:eastAsia="Calibri" w:cs="Arial"/>
            <w:szCs w:val="28"/>
            <w:lang w:eastAsia="en-US"/>
          </w:rPr>
          <w:t xml:space="preserve">2397 </w:t>
        </w:r>
      </w:hyperlink>
      <w:r w:rsidRPr="00373C24">
        <w:rPr>
          <w:rFonts w:eastAsia="Calibri" w:cs="Arial"/>
          <w:szCs w:val="28"/>
          <w:lang w:eastAsia="en-US"/>
        </w:rPr>
        <w:t xml:space="preserve"> </w:t>
      </w:r>
      <w:r w:rsidR="00373C24" w:rsidRPr="00373C24">
        <w:rPr>
          <w:rFonts w:eastAsia="Calibri" w:cs="Arial"/>
          <w:szCs w:val="28"/>
          <w:lang w:eastAsia="en-US"/>
        </w:rPr>
        <w:t>«</w:t>
      </w:r>
      <w:r w:rsidRPr="00373C24">
        <w:rPr>
          <w:rFonts w:eastAsia="Calibri" w:cs="Arial"/>
          <w:szCs w:val="28"/>
          <w:lang w:eastAsia="en-US"/>
        </w:rPr>
        <w:t xml:space="preserve">Об утверждении административного регламента предоставления муниципальной услуги </w:t>
      </w:r>
      <w:r w:rsidR="00373C24" w:rsidRPr="00373C24">
        <w:rPr>
          <w:rFonts w:eastAsia="Calibri" w:cs="Arial"/>
          <w:szCs w:val="28"/>
          <w:lang w:eastAsia="en-US"/>
        </w:rPr>
        <w:t>«</w:t>
      </w:r>
      <w:r w:rsidRPr="00373C24">
        <w:rPr>
          <w:rFonts w:eastAsia="Calibri" w:cs="Arial"/>
          <w:szCs w:val="28"/>
          <w:lang w:eastAsia="en-US"/>
        </w:rPr>
        <w:t xml:space="preserve">Предоставление земельных участков в </w:t>
      </w:r>
      <w:r w:rsidRPr="00373C24">
        <w:rPr>
          <w:rFonts w:eastAsia="Calibri" w:cs="Arial"/>
          <w:szCs w:val="28"/>
          <w:lang w:eastAsia="en-US"/>
        </w:rPr>
        <w:lastRenderedPageBreak/>
        <w:t>собственность для индивидуального жилищного строительства из земель, находящихся в муниципальной собственности или государственная собственность на которые не разграничена, однократно бесплатно отдельным категориям граждан</w:t>
      </w:r>
      <w:r w:rsidR="00373C24" w:rsidRPr="00373C24">
        <w:rPr>
          <w:rFonts w:cs="Arial"/>
          <w:szCs w:val="28"/>
        </w:rPr>
        <w:t>»</w:t>
      </w:r>
      <w:r w:rsidRPr="00373C24">
        <w:rPr>
          <w:rFonts w:cs="Arial"/>
          <w:szCs w:val="28"/>
        </w:rPr>
        <w:t>;</w:t>
      </w:r>
    </w:p>
    <w:p w14:paraId="5AA35662" w14:textId="77777777" w:rsidR="008965F7" w:rsidRPr="00373C24" w:rsidRDefault="00E44DB0" w:rsidP="00BC10DB">
      <w:pPr>
        <w:autoSpaceDE w:val="0"/>
        <w:autoSpaceDN w:val="0"/>
        <w:adjustRightInd w:val="0"/>
        <w:ind w:firstLine="709"/>
        <w:rPr>
          <w:rFonts w:eastAsia="Calibri" w:cs="Arial"/>
          <w:szCs w:val="28"/>
          <w:lang w:eastAsia="en-US"/>
        </w:rPr>
      </w:pPr>
      <w:r w:rsidRPr="00373C24">
        <w:rPr>
          <w:rFonts w:cs="Arial"/>
          <w:szCs w:val="28"/>
        </w:rPr>
        <w:t xml:space="preserve">от </w:t>
      </w:r>
      <w:hyperlink r:id="rId21" w:tooltip="постановление от 25.06.2018 0:00:00 №1421 Администрация Нижневартовского района&#10;&#10;О внесении изменений в некоторые постановления администрации района" w:history="1">
        <w:r w:rsidRPr="00373C24">
          <w:rPr>
            <w:rStyle w:val="aff2"/>
            <w:rFonts w:cs="Arial"/>
            <w:szCs w:val="28"/>
          </w:rPr>
          <w:t>25.06.2018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Pr="00373C24">
          <w:rPr>
            <w:rStyle w:val="aff2"/>
            <w:rFonts w:cs="Arial"/>
            <w:szCs w:val="28"/>
          </w:rPr>
          <w:t>1421</w:t>
        </w:r>
      </w:hyperlink>
      <w:r w:rsidRPr="00373C24">
        <w:rPr>
          <w:rFonts w:cs="Arial"/>
          <w:szCs w:val="28"/>
        </w:rPr>
        <w:t xml:space="preserve"> </w:t>
      </w:r>
      <w:r w:rsidR="00373C24" w:rsidRPr="00373C24">
        <w:rPr>
          <w:rFonts w:cs="Arial"/>
          <w:szCs w:val="28"/>
        </w:rPr>
        <w:t>«</w:t>
      </w:r>
      <w:r w:rsidRPr="00373C24">
        <w:rPr>
          <w:rFonts w:eastAsia="Calibri" w:cs="Arial"/>
          <w:szCs w:val="28"/>
          <w:lang w:eastAsia="en-US"/>
        </w:rPr>
        <w:t>О внесении изменений в некоторые постановления администрации района</w:t>
      </w:r>
      <w:r w:rsidR="00373C24" w:rsidRPr="00373C24">
        <w:rPr>
          <w:rFonts w:cs="Arial"/>
          <w:szCs w:val="28"/>
        </w:rPr>
        <w:t>»</w:t>
      </w:r>
      <w:r w:rsidR="006D0EC7" w:rsidRPr="00373C24">
        <w:rPr>
          <w:rFonts w:cs="Arial"/>
          <w:szCs w:val="28"/>
        </w:rPr>
        <w:t>.</w:t>
      </w:r>
    </w:p>
    <w:p w14:paraId="4735DA53" w14:textId="77777777" w:rsidR="00A56721" w:rsidRPr="00373C24" w:rsidRDefault="008965F7" w:rsidP="00BC10DB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373C24">
        <w:rPr>
          <w:rFonts w:eastAsia="Calibri" w:cs="Arial"/>
          <w:szCs w:val="28"/>
          <w:lang w:eastAsia="en-US"/>
        </w:rPr>
        <w:t xml:space="preserve">от </w:t>
      </w:r>
      <w:hyperlink r:id="rId22" w:tooltip="постановление от 15.01.2019 0:00:00 №97 Администрация Нижневартовского района&#10;&#10;О внесении изменений в некоторые постановления администрации района" w:history="1">
        <w:r w:rsidRPr="00373C24">
          <w:rPr>
            <w:rStyle w:val="aff2"/>
            <w:rFonts w:eastAsia="Calibri" w:cs="Arial"/>
            <w:szCs w:val="28"/>
            <w:lang w:eastAsia="en-US"/>
          </w:rPr>
          <w:t>15.01.2019</w:t>
        </w:r>
        <w:r w:rsidR="00373C24" w:rsidRPr="00373C24">
          <w:rPr>
            <w:rStyle w:val="aff2"/>
            <w:rFonts w:eastAsia="Calibri" w:cs="Arial"/>
            <w:szCs w:val="28"/>
            <w:lang w:eastAsia="en-US"/>
          </w:rPr>
          <w:t xml:space="preserve"> № </w:t>
        </w:r>
        <w:r w:rsidRPr="00373C24">
          <w:rPr>
            <w:rStyle w:val="aff2"/>
            <w:rFonts w:eastAsia="Calibri" w:cs="Arial"/>
            <w:szCs w:val="28"/>
            <w:lang w:eastAsia="en-US"/>
          </w:rPr>
          <w:t>97</w:t>
        </w:r>
      </w:hyperlink>
      <w:r w:rsidRPr="00373C24">
        <w:rPr>
          <w:rFonts w:eastAsia="Calibri" w:cs="Arial"/>
          <w:szCs w:val="28"/>
          <w:lang w:eastAsia="en-US"/>
        </w:rPr>
        <w:t xml:space="preserve"> </w:t>
      </w:r>
      <w:r w:rsidR="00373C24" w:rsidRPr="00373C24">
        <w:rPr>
          <w:rFonts w:eastAsia="Calibri" w:cs="Arial"/>
          <w:szCs w:val="28"/>
          <w:lang w:eastAsia="en-US"/>
        </w:rPr>
        <w:t>«</w:t>
      </w:r>
      <w:r w:rsidRPr="00373C24">
        <w:rPr>
          <w:rFonts w:eastAsia="Calibri" w:cs="Arial"/>
          <w:szCs w:val="28"/>
          <w:lang w:eastAsia="en-US"/>
        </w:rPr>
        <w:t>О внесении изменений в некоторые постановления администрации района</w:t>
      </w:r>
      <w:r w:rsidR="00373C24" w:rsidRPr="00373C24">
        <w:rPr>
          <w:rFonts w:eastAsia="Calibri" w:cs="Arial"/>
          <w:szCs w:val="28"/>
          <w:lang w:eastAsia="en-US"/>
        </w:rPr>
        <w:t>»</w:t>
      </w:r>
      <w:r w:rsidR="006D0EC7" w:rsidRPr="00373C24">
        <w:rPr>
          <w:rFonts w:eastAsia="Calibri" w:cs="Arial"/>
          <w:szCs w:val="28"/>
          <w:lang w:eastAsia="en-US"/>
        </w:rPr>
        <w:t>.</w:t>
      </w:r>
    </w:p>
    <w:p w14:paraId="78056B21" w14:textId="77777777" w:rsidR="00A56721" w:rsidRPr="00373C24" w:rsidRDefault="006D0EC7" w:rsidP="00BC10DB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373C24">
        <w:rPr>
          <w:rFonts w:cs="Arial"/>
          <w:szCs w:val="28"/>
        </w:rPr>
        <w:t>2.2. П</w:t>
      </w:r>
      <w:r w:rsidR="008965F7" w:rsidRPr="00373C24">
        <w:rPr>
          <w:rFonts w:cs="Arial"/>
          <w:szCs w:val="28"/>
        </w:rPr>
        <w:t xml:space="preserve">ункт 1 постановления администрации района от </w:t>
      </w:r>
      <w:hyperlink r:id="rId23" w:tooltip="постановление от 09.06.2021 0:00:00 №997 Администрация Нижневартовского района&#10;&#10;О внесении изменений в некоторые постановления администрации района&#10;&#10;" w:history="1">
        <w:r w:rsidR="008965F7" w:rsidRPr="00373C24">
          <w:rPr>
            <w:rStyle w:val="aff2"/>
            <w:rFonts w:cs="Arial"/>
            <w:szCs w:val="28"/>
          </w:rPr>
          <w:t>09.06.2021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="008965F7" w:rsidRPr="00373C24">
          <w:rPr>
            <w:rStyle w:val="aff2"/>
            <w:rFonts w:cs="Arial"/>
            <w:szCs w:val="28"/>
          </w:rPr>
          <w:t>997</w:t>
        </w:r>
      </w:hyperlink>
      <w:r w:rsidR="008C296F" w:rsidRPr="00373C24">
        <w:rPr>
          <w:rFonts w:cs="Arial"/>
          <w:szCs w:val="28"/>
        </w:rPr>
        <w:t xml:space="preserve"> </w:t>
      </w:r>
      <w:r w:rsidR="00373C24" w:rsidRPr="00373C24">
        <w:rPr>
          <w:rFonts w:cs="Arial"/>
          <w:szCs w:val="28"/>
        </w:rPr>
        <w:t>«</w:t>
      </w:r>
      <w:r w:rsidR="008965F7" w:rsidRPr="00373C24">
        <w:rPr>
          <w:rFonts w:cs="Arial"/>
          <w:szCs w:val="28"/>
        </w:rPr>
        <w:t>О внесении изменений в некоторые постановлени</w:t>
      </w:r>
      <w:r w:rsidRPr="00373C24">
        <w:rPr>
          <w:rFonts w:cs="Arial"/>
          <w:szCs w:val="28"/>
        </w:rPr>
        <w:t>я администрации района</w:t>
      </w:r>
      <w:r w:rsidR="00373C24" w:rsidRPr="00373C24">
        <w:rPr>
          <w:rFonts w:cs="Arial"/>
          <w:szCs w:val="28"/>
        </w:rPr>
        <w:t>»</w:t>
      </w:r>
      <w:r w:rsidRPr="00373C24">
        <w:rPr>
          <w:rFonts w:cs="Arial"/>
          <w:szCs w:val="28"/>
        </w:rPr>
        <w:t>.</w:t>
      </w:r>
    </w:p>
    <w:p w14:paraId="02EBCE0C" w14:textId="77777777" w:rsidR="00DB2520" w:rsidRPr="00373C24" w:rsidRDefault="006D0EC7" w:rsidP="00BC10DB">
      <w:pPr>
        <w:autoSpaceDE w:val="0"/>
        <w:autoSpaceDN w:val="0"/>
        <w:adjustRightInd w:val="0"/>
        <w:ind w:firstLine="709"/>
        <w:rPr>
          <w:rFonts w:cs="Arial"/>
          <w:szCs w:val="28"/>
        </w:rPr>
      </w:pPr>
      <w:r w:rsidRPr="00373C24">
        <w:rPr>
          <w:rFonts w:cs="Arial"/>
          <w:szCs w:val="28"/>
        </w:rPr>
        <w:t>2.3. П</w:t>
      </w:r>
      <w:r w:rsidR="00A76D57" w:rsidRPr="00373C24">
        <w:rPr>
          <w:rFonts w:cs="Arial"/>
          <w:szCs w:val="28"/>
        </w:rPr>
        <w:t xml:space="preserve">ункт 1 постановления администрации района </w:t>
      </w:r>
      <w:r w:rsidR="00DB2520" w:rsidRPr="00373C24">
        <w:rPr>
          <w:rFonts w:cs="Arial"/>
          <w:szCs w:val="28"/>
        </w:rPr>
        <w:t xml:space="preserve">от </w:t>
      </w:r>
      <w:hyperlink r:id="rId24" w:tooltip="постановление от 02.12.2021 0:00:00 №2171 Администрация Нижневартовского района&#10;&#10;О внесении изменений в некоторые постановления администрации района&#10;" w:history="1">
        <w:r w:rsidR="00DB2520" w:rsidRPr="00373C24">
          <w:rPr>
            <w:rStyle w:val="aff2"/>
            <w:rFonts w:cs="Arial"/>
            <w:szCs w:val="28"/>
          </w:rPr>
          <w:t>02.12.2021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="00DB2520" w:rsidRPr="00373C24">
          <w:rPr>
            <w:rStyle w:val="aff2"/>
            <w:rFonts w:cs="Arial"/>
            <w:szCs w:val="28"/>
          </w:rPr>
          <w:t>2171</w:t>
        </w:r>
      </w:hyperlink>
      <w:r w:rsidR="00DB2520" w:rsidRPr="00373C24">
        <w:rPr>
          <w:rFonts w:cs="Arial"/>
          <w:szCs w:val="28"/>
        </w:rPr>
        <w:t xml:space="preserve"> </w:t>
      </w:r>
      <w:r w:rsidR="00373C24" w:rsidRPr="00373C24">
        <w:rPr>
          <w:rFonts w:cs="Arial"/>
          <w:szCs w:val="28"/>
        </w:rPr>
        <w:t>«</w:t>
      </w:r>
      <w:r w:rsidR="00DB2520" w:rsidRPr="00373C24">
        <w:rPr>
          <w:rFonts w:cs="Arial"/>
          <w:szCs w:val="28"/>
        </w:rPr>
        <w:t>О внесении изменений в некоторые пост</w:t>
      </w:r>
      <w:r w:rsidR="008965F7" w:rsidRPr="00373C24">
        <w:rPr>
          <w:rFonts w:cs="Arial"/>
          <w:szCs w:val="28"/>
        </w:rPr>
        <w:t>ановления администрации района</w:t>
      </w:r>
      <w:r w:rsidR="00373C24" w:rsidRPr="00373C24">
        <w:rPr>
          <w:rFonts w:cs="Arial"/>
          <w:szCs w:val="28"/>
        </w:rPr>
        <w:t>»</w:t>
      </w:r>
      <w:r w:rsidR="008965F7" w:rsidRPr="00373C24">
        <w:rPr>
          <w:rFonts w:cs="Arial"/>
          <w:szCs w:val="28"/>
        </w:rPr>
        <w:t>.</w:t>
      </w:r>
    </w:p>
    <w:p w14:paraId="2B4C5BFB" w14:textId="77777777" w:rsidR="006D0EC7" w:rsidRPr="00373C24" w:rsidRDefault="006D0EC7" w:rsidP="00BC10DB">
      <w:pPr>
        <w:autoSpaceDE w:val="0"/>
        <w:autoSpaceDN w:val="0"/>
        <w:adjustRightInd w:val="0"/>
        <w:ind w:firstLine="709"/>
        <w:contextualSpacing/>
        <w:rPr>
          <w:rFonts w:cs="Arial"/>
          <w:szCs w:val="28"/>
        </w:rPr>
      </w:pPr>
      <w:r w:rsidRPr="00373C24">
        <w:rPr>
          <w:rFonts w:cs="Arial"/>
          <w:szCs w:val="28"/>
        </w:rPr>
        <w:t>3. Архивному отделу администрации района (Г.В. Худякова) внести информационные справки в оригиналы постановлений администрации района</w:t>
      </w:r>
      <w:r w:rsidR="008C296F" w:rsidRPr="00373C24">
        <w:rPr>
          <w:rFonts w:cs="Arial"/>
          <w:szCs w:val="28"/>
        </w:rPr>
        <w:t xml:space="preserve"> </w:t>
      </w:r>
      <w:r w:rsidRPr="00373C24">
        <w:rPr>
          <w:rFonts w:cs="Arial"/>
          <w:szCs w:val="28"/>
        </w:rPr>
        <w:t xml:space="preserve">от </w:t>
      </w:r>
      <w:hyperlink r:id="rId25" w:tooltip="постановление от 03.12.2015 0:00:00 №2397 Администрация Нижневартовского района&#10;&#10;Об утверждении административного регламента предоставления муниципальной услуги " w:history="1">
        <w:r w:rsidRPr="00373C24">
          <w:rPr>
            <w:rStyle w:val="aff2"/>
            <w:rFonts w:cs="Arial"/>
            <w:szCs w:val="28"/>
          </w:rPr>
          <w:t>03.12.2015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Pr="00373C24">
          <w:rPr>
            <w:rStyle w:val="aff2"/>
            <w:rFonts w:cs="Arial"/>
            <w:szCs w:val="28"/>
          </w:rPr>
          <w:t>2397</w:t>
        </w:r>
      </w:hyperlink>
      <w:r w:rsidRPr="00373C24">
        <w:rPr>
          <w:rFonts w:cs="Arial"/>
          <w:szCs w:val="28"/>
        </w:rPr>
        <w:t xml:space="preserve">, от </w:t>
      </w:r>
      <w:hyperlink r:id="rId26" w:tooltip="постановление от 09.03.2016 0:00:00 №604 Администрация Нижневартовского района&#10;&#10;О внесении изменений в некоторые постановления администрации района" w:history="1">
        <w:r w:rsidRPr="00373C24">
          <w:rPr>
            <w:rStyle w:val="aff2"/>
            <w:rFonts w:cs="Arial"/>
            <w:szCs w:val="28"/>
          </w:rPr>
          <w:t>09.03.2016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Pr="00373C24">
          <w:rPr>
            <w:rStyle w:val="aff2"/>
            <w:rFonts w:cs="Arial"/>
            <w:szCs w:val="28"/>
          </w:rPr>
          <w:t>604</w:t>
        </w:r>
      </w:hyperlink>
      <w:r w:rsidRPr="00373C24">
        <w:rPr>
          <w:rFonts w:cs="Arial"/>
          <w:szCs w:val="28"/>
        </w:rPr>
        <w:t xml:space="preserve">, от </w:t>
      </w:r>
      <w:hyperlink r:id="rId27" w:history="1">
        <w:r w:rsidR="008C296F" w:rsidRPr="00373C24">
          <w:rPr>
            <w:rStyle w:val="aff2"/>
            <w:rFonts w:cs="Arial"/>
            <w:szCs w:val="28"/>
          </w:rPr>
          <w:t>18.07.2016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="008C296F" w:rsidRPr="00373C24">
          <w:rPr>
            <w:rStyle w:val="aff2"/>
            <w:rFonts w:cs="Arial"/>
            <w:szCs w:val="28"/>
          </w:rPr>
          <w:t>1727</w:t>
        </w:r>
      </w:hyperlink>
      <w:r w:rsidRPr="00373C24">
        <w:rPr>
          <w:rFonts w:cs="Arial"/>
          <w:szCs w:val="28"/>
        </w:rPr>
        <w:t xml:space="preserve">, от </w:t>
      </w:r>
      <w:hyperlink r:id="rId28" w:tooltip="постановление от 12.10.2016 0:00:00 №2347 Администрация Нижневартовского района&#10;&#10;О внесении изменений в некоторые постановления администрации района" w:history="1">
        <w:r w:rsidRPr="00373C24">
          <w:rPr>
            <w:rStyle w:val="aff2"/>
            <w:rFonts w:cs="Arial"/>
            <w:szCs w:val="28"/>
          </w:rPr>
          <w:t>12.10.2016</w:t>
        </w:r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Pr="00373C24">
          <w:rPr>
            <w:rStyle w:val="aff2"/>
            <w:rFonts w:cs="Arial"/>
            <w:szCs w:val="28"/>
          </w:rPr>
          <w:t>2347</w:t>
        </w:r>
      </w:hyperlink>
      <w:r w:rsidRPr="00373C24">
        <w:rPr>
          <w:rFonts w:cs="Arial"/>
          <w:szCs w:val="28"/>
        </w:rPr>
        <w:t>.</w:t>
      </w:r>
    </w:p>
    <w:p w14:paraId="2B7179D0" w14:textId="77777777" w:rsidR="00DB2520" w:rsidRPr="00373C24" w:rsidRDefault="006D0EC7" w:rsidP="00BC10DB">
      <w:pPr>
        <w:autoSpaceDE w:val="0"/>
        <w:autoSpaceDN w:val="0"/>
        <w:adjustRightInd w:val="0"/>
        <w:ind w:firstLine="709"/>
        <w:contextualSpacing/>
        <w:rPr>
          <w:rFonts w:cs="Arial"/>
          <w:color w:val="000000"/>
          <w:szCs w:val="28"/>
        </w:rPr>
      </w:pPr>
      <w:r w:rsidRPr="00373C24">
        <w:rPr>
          <w:rFonts w:cs="Arial"/>
          <w:szCs w:val="28"/>
        </w:rPr>
        <w:t>4</w:t>
      </w:r>
      <w:r w:rsidR="00BC10DB" w:rsidRPr="00373C24">
        <w:rPr>
          <w:rFonts w:cs="Arial"/>
          <w:szCs w:val="28"/>
        </w:rPr>
        <w:t xml:space="preserve">. </w:t>
      </w:r>
      <w:r w:rsidR="00DB2520" w:rsidRPr="00373C24">
        <w:rPr>
          <w:rFonts w:cs="Arial"/>
          <w:szCs w:val="28"/>
        </w:rPr>
        <w:t xml:space="preserve">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</w:t>
      </w:r>
      <w:r w:rsidR="00DB2520" w:rsidRPr="00373C24">
        <w:rPr>
          <w:rFonts w:cs="Arial"/>
          <w:color w:val="000000"/>
          <w:szCs w:val="28"/>
        </w:rPr>
        <w:t>www.nvraion.ru.</w:t>
      </w:r>
    </w:p>
    <w:p w14:paraId="3B5AF1EF" w14:textId="77777777" w:rsidR="00DB2520" w:rsidRPr="00373C24" w:rsidRDefault="006D0EC7" w:rsidP="00BC10DB">
      <w:pPr>
        <w:autoSpaceDE w:val="0"/>
        <w:autoSpaceDN w:val="0"/>
        <w:adjustRightInd w:val="0"/>
        <w:ind w:firstLine="709"/>
        <w:contextualSpacing/>
        <w:rPr>
          <w:rFonts w:cs="Arial"/>
          <w:szCs w:val="28"/>
        </w:rPr>
      </w:pPr>
      <w:r w:rsidRPr="00373C24">
        <w:rPr>
          <w:rFonts w:cs="Arial"/>
          <w:szCs w:val="28"/>
        </w:rPr>
        <w:t>5</w:t>
      </w:r>
      <w:r w:rsidR="00BC10DB" w:rsidRPr="00373C24">
        <w:rPr>
          <w:rFonts w:cs="Arial"/>
          <w:szCs w:val="28"/>
        </w:rPr>
        <w:t xml:space="preserve">. </w:t>
      </w:r>
      <w:r w:rsidR="00DB2520" w:rsidRPr="00373C24">
        <w:rPr>
          <w:rFonts w:cs="Arial"/>
          <w:szCs w:val="28"/>
        </w:rPr>
        <w:t>Управлению общественных связей и информационной политики администрации района (С.Ю. Маликов) опубликовать постановление</w:t>
      </w:r>
      <w:r w:rsidR="008C296F" w:rsidRPr="00373C24">
        <w:rPr>
          <w:rFonts w:cs="Arial"/>
          <w:szCs w:val="28"/>
        </w:rPr>
        <w:t xml:space="preserve"> </w:t>
      </w:r>
      <w:r w:rsidR="00DB2520" w:rsidRPr="00373C24">
        <w:rPr>
          <w:rFonts w:cs="Arial"/>
          <w:szCs w:val="28"/>
        </w:rPr>
        <w:t xml:space="preserve">в приложении </w:t>
      </w:r>
      <w:r w:rsidR="00373C24" w:rsidRPr="00373C24">
        <w:rPr>
          <w:rFonts w:cs="Arial"/>
          <w:szCs w:val="28"/>
        </w:rPr>
        <w:t>«</w:t>
      </w:r>
      <w:r w:rsidR="00DB2520" w:rsidRPr="00373C24">
        <w:rPr>
          <w:rFonts w:cs="Arial"/>
          <w:szCs w:val="28"/>
        </w:rPr>
        <w:t>Официальный бюллетень</w:t>
      </w:r>
      <w:r w:rsidR="00373C24" w:rsidRPr="00373C24">
        <w:rPr>
          <w:rFonts w:cs="Arial"/>
          <w:szCs w:val="28"/>
        </w:rPr>
        <w:t>»</w:t>
      </w:r>
      <w:r w:rsidR="00DB2520" w:rsidRPr="00373C24">
        <w:rPr>
          <w:rFonts w:cs="Arial"/>
          <w:szCs w:val="28"/>
        </w:rPr>
        <w:t xml:space="preserve"> к районной газете </w:t>
      </w:r>
      <w:r w:rsidR="00373C24" w:rsidRPr="00373C24">
        <w:rPr>
          <w:rFonts w:cs="Arial"/>
          <w:szCs w:val="28"/>
        </w:rPr>
        <w:t>«</w:t>
      </w:r>
      <w:r w:rsidR="00DB2520" w:rsidRPr="00373C24">
        <w:rPr>
          <w:rFonts w:cs="Arial"/>
          <w:szCs w:val="28"/>
        </w:rPr>
        <w:t>Новости Приобья</w:t>
      </w:r>
      <w:r w:rsidR="00373C24" w:rsidRPr="00373C24">
        <w:rPr>
          <w:rFonts w:cs="Arial"/>
          <w:szCs w:val="28"/>
        </w:rPr>
        <w:t>»</w:t>
      </w:r>
      <w:r w:rsidR="00DB2520" w:rsidRPr="00373C24">
        <w:rPr>
          <w:rFonts w:cs="Arial"/>
          <w:szCs w:val="28"/>
        </w:rPr>
        <w:t>.</w:t>
      </w:r>
    </w:p>
    <w:p w14:paraId="2B0041B5" w14:textId="77777777" w:rsidR="00DB2520" w:rsidRPr="00373C24" w:rsidRDefault="006D0EC7" w:rsidP="00BC10DB">
      <w:pPr>
        <w:autoSpaceDE w:val="0"/>
        <w:autoSpaceDN w:val="0"/>
        <w:adjustRightInd w:val="0"/>
        <w:ind w:firstLine="709"/>
        <w:contextualSpacing/>
        <w:rPr>
          <w:rFonts w:cs="Arial"/>
          <w:szCs w:val="28"/>
        </w:rPr>
      </w:pPr>
      <w:r w:rsidRPr="00373C24">
        <w:rPr>
          <w:rFonts w:cs="Arial"/>
          <w:szCs w:val="28"/>
        </w:rPr>
        <w:t>6</w:t>
      </w:r>
      <w:r w:rsidR="00BC10DB" w:rsidRPr="00373C24">
        <w:rPr>
          <w:rFonts w:cs="Arial"/>
          <w:szCs w:val="28"/>
        </w:rPr>
        <w:t xml:space="preserve">. </w:t>
      </w:r>
      <w:r w:rsidR="00DB2520" w:rsidRPr="00373C24">
        <w:rPr>
          <w:rFonts w:cs="Arial"/>
          <w:szCs w:val="28"/>
        </w:rPr>
        <w:t>Постановление вступает в силу после его официального опубликования (обнародования).</w:t>
      </w:r>
    </w:p>
    <w:p w14:paraId="43E5751A" w14:textId="77777777" w:rsidR="00373C24" w:rsidRPr="00373C24" w:rsidRDefault="006D0EC7" w:rsidP="00BC10DB">
      <w:pPr>
        <w:autoSpaceDE w:val="0"/>
        <w:autoSpaceDN w:val="0"/>
        <w:adjustRightInd w:val="0"/>
        <w:ind w:firstLine="709"/>
        <w:contextualSpacing/>
        <w:rPr>
          <w:rFonts w:cs="Arial"/>
          <w:bCs/>
          <w:szCs w:val="28"/>
        </w:rPr>
      </w:pPr>
      <w:r w:rsidRPr="00373C24">
        <w:rPr>
          <w:rFonts w:cs="Arial"/>
          <w:szCs w:val="28"/>
        </w:rPr>
        <w:t>7</w:t>
      </w:r>
      <w:r w:rsidR="00BC10DB" w:rsidRPr="00373C24">
        <w:rPr>
          <w:rFonts w:cs="Arial"/>
          <w:szCs w:val="28"/>
        </w:rPr>
        <w:t xml:space="preserve">. </w:t>
      </w:r>
      <w:r w:rsidR="00DB2520" w:rsidRPr="00373C24">
        <w:rPr>
          <w:rFonts w:cs="Arial"/>
          <w:szCs w:val="28"/>
        </w:rPr>
        <w:t>Контроль за выполнением постановления возложить на исполняющего обязанности заместителя главы района</w:t>
      </w:r>
      <w:r w:rsidR="008C296F" w:rsidRPr="00373C24">
        <w:rPr>
          <w:rFonts w:cs="Arial"/>
          <w:szCs w:val="28"/>
        </w:rPr>
        <w:t>-</w:t>
      </w:r>
      <w:r w:rsidR="00DB2520" w:rsidRPr="00373C24">
        <w:rPr>
          <w:rFonts w:cs="Arial"/>
          <w:szCs w:val="28"/>
        </w:rPr>
        <w:t>начальника управления экологии, природопользования, земельных ресурсов, по жилищным вопросам</w:t>
      </w:r>
      <w:r w:rsidR="008C296F" w:rsidRPr="00373C24">
        <w:rPr>
          <w:rFonts w:cs="Arial"/>
          <w:szCs w:val="28"/>
        </w:rPr>
        <w:t xml:space="preserve"> </w:t>
      </w:r>
      <w:r w:rsidR="00DB2520" w:rsidRPr="00373C24">
        <w:rPr>
          <w:rFonts w:cs="Arial"/>
          <w:szCs w:val="28"/>
        </w:rPr>
        <w:t xml:space="preserve">и муниципальной собственности администрации района М.Г. </w:t>
      </w:r>
      <w:proofErr w:type="spellStart"/>
      <w:r w:rsidR="00DB2520" w:rsidRPr="00373C24">
        <w:rPr>
          <w:rFonts w:cs="Arial"/>
          <w:szCs w:val="28"/>
        </w:rPr>
        <w:t>Горичеву</w:t>
      </w:r>
      <w:proofErr w:type="spellEnd"/>
      <w:r w:rsidR="00DB2520" w:rsidRPr="00373C24">
        <w:rPr>
          <w:rFonts w:cs="Arial"/>
          <w:szCs w:val="28"/>
        </w:rPr>
        <w:t>.</w:t>
      </w:r>
    </w:p>
    <w:p w14:paraId="54CA30B3" w14:textId="77777777" w:rsidR="00373C24" w:rsidRPr="00373C24" w:rsidRDefault="00373C24" w:rsidP="00BC10DB">
      <w:pPr>
        <w:autoSpaceDE w:val="0"/>
        <w:autoSpaceDN w:val="0"/>
        <w:adjustRightInd w:val="0"/>
        <w:ind w:firstLine="709"/>
        <w:contextualSpacing/>
        <w:rPr>
          <w:rFonts w:cs="Arial"/>
          <w:bCs/>
          <w:szCs w:val="28"/>
        </w:rPr>
      </w:pPr>
    </w:p>
    <w:p w14:paraId="6BBB1D17" w14:textId="77777777" w:rsidR="00DB2520" w:rsidRPr="00373C24" w:rsidRDefault="00DB2520" w:rsidP="00DB2520">
      <w:pPr>
        <w:rPr>
          <w:rFonts w:cs="Arial"/>
          <w:szCs w:val="28"/>
        </w:rPr>
      </w:pPr>
      <w:r w:rsidRPr="00373C24">
        <w:rPr>
          <w:rFonts w:cs="Arial"/>
          <w:szCs w:val="28"/>
        </w:rPr>
        <w:t>Глава района</w:t>
      </w:r>
      <w:r w:rsidR="008C296F" w:rsidRPr="00373C24">
        <w:rPr>
          <w:rFonts w:cs="Arial"/>
          <w:szCs w:val="28"/>
        </w:rPr>
        <w:t xml:space="preserve"> </w:t>
      </w:r>
      <w:r w:rsidRPr="00373C24">
        <w:rPr>
          <w:rFonts w:cs="Arial"/>
          <w:szCs w:val="28"/>
        </w:rPr>
        <w:t>Б.А. Саломатин</w:t>
      </w:r>
    </w:p>
    <w:p w14:paraId="0457E1F0" w14:textId="77777777" w:rsidR="00DB2520" w:rsidRPr="00373C24" w:rsidRDefault="00DB2520" w:rsidP="00FF36D2">
      <w:pPr>
        <w:pStyle w:val="12"/>
        <w:spacing w:after="320"/>
        <w:jc w:val="center"/>
        <w:rPr>
          <w:rFonts w:ascii="Arial" w:hAnsi="Arial" w:cs="Arial"/>
          <w:b/>
          <w:bCs/>
          <w:color w:val="000000"/>
          <w:sz w:val="24"/>
          <w:lang w:eastAsia="ru-RU" w:bidi="ru-RU"/>
        </w:rPr>
      </w:pPr>
    </w:p>
    <w:p w14:paraId="3A835AED" w14:textId="77777777" w:rsidR="00373C24" w:rsidRPr="00373C24" w:rsidRDefault="00373C24" w:rsidP="00FF36D2">
      <w:pPr>
        <w:pStyle w:val="12"/>
        <w:spacing w:after="320"/>
        <w:jc w:val="center"/>
        <w:rPr>
          <w:rFonts w:ascii="Arial" w:hAnsi="Arial" w:cs="Arial"/>
          <w:b/>
          <w:bCs/>
          <w:color w:val="000000"/>
          <w:sz w:val="24"/>
          <w:lang w:eastAsia="ru-RU" w:bidi="ru-RU"/>
        </w:rPr>
        <w:sectPr w:rsidR="00373C24" w:rsidRPr="00373C24" w:rsidSect="00373C24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pgSz w:w="11900" w:h="16840"/>
          <w:pgMar w:top="1134" w:right="567" w:bottom="1134" w:left="851" w:header="567" w:footer="680" w:gutter="0"/>
          <w:pgNumType w:start="1"/>
          <w:cols w:space="720"/>
          <w:noEndnote/>
          <w:titlePg/>
          <w:docGrid w:linePitch="360"/>
        </w:sectPr>
      </w:pPr>
    </w:p>
    <w:p w14:paraId="5C440C6A" w14:textId="77777777" w:rsidR="00801141" w:rsidRPr="00373C24" w:rsidRDefault="00801141" w:rsidP="00195D75">
      <w:pPr>
        <w:ind w:firstLine="6096"/>
        <w:rPr>
          <w:rFonts w:cs="Arial"/>
          <w:szCs w:val="28"/>
        </w:rPr>
      </w:pPr>
      <w:r w:rsidRPr="00373C24">
        <w:rPr>
          <w:rFonts w:cs="Arial"/>
          <w:szCs w:val="28"/>
        </w:rPr>
        <w:lastRenderedPageBreak/>
        <w:t xml:space="preserve">Приложение к постановлению </w:t>
      </w:r>
    </w:p>
    <w:p w14:paraId="399D21F0" w14:textId="77777777" w:rsidR="00801141" w:rsidRPr="00373C24" w:rsidRDefault="00801141" w:rsidP="00195D75">
      <w:pPr>
        <w:ind w:firstLine="6096"/>
        <w:rPr>
          <w:rFonts w:cs="Arial"/>
          <w:szCs w:val="28"/>
        </w:rPr>
      </w:pPr>
      <w:r w:rsidRPr="00373C24">
        <w:rPr>
          <w:rFonts w:cs="Arial"/>
          <w:szCs w:val="28"/>
        </w:rPr>
        <w:t>администрации района</w:t>
      </w:r>
    </w:p>
    <w:p w14:paraId="5C2BCF73" w14:textId="77777777" w:rsidR="008C296F" w:rsidRPr="00373C24" w:rsidRDefault="00801141" w:rsidP="00195D75">
      <w:pPr>
        <w:ind w:firstLine="6096"/>
        <w:rPr>
          <w:rFonts w:cs="Arial"/>
          <w:b/>
          <w:bCs/>
          <w:szCs w:val="28"/>
        </w:rPr>
      </w:pPr>
      <w:r w:rsidRPr="00373C24">
        <w:rPr>
          <w:rFonts w:cs="Arial"/>
          <w:szCs w:val="28"/>
          <w:lang w:eastAsia="en-US"/>
        </w:rPr>
        <w:t xml:space="preserve">от </w:t>
      </w:r>
      <w:r w:rsidR="00061821" w:rsidRPr="00373C24">
        <w:rPr>
          <w:rFonts w:cs="Arial"/>
          <w:szCs w:val="28"/>
          <w:lang w:eastAsia="en-US"/>
        </w:rPr>
        <w:t>15.12.2022</w:t>
      </w:r>
      <w:r w:rsidR="00373C24" w:rsidRPr="00373C24">
        <w:rPr>
          <w:rFonts w:cs="Arial"/>
          <w:szCs w:val="28"/>
          <w:lang w:eastAsia="en-US"/>
        </w:rPr>
        <w:t xml:space="preserve"> № </w:t>
      </w:r>
      <w:r w:rsidR="00061821" w:rsidRPr="00373C24">
        <w:rPr>
          <w:rFonts w:cs="Arial"/>
          <w:szCs w:val="28"/>
          <w:lang w:eastAsia="en-US"/>
        </w:rPr>
        <w:t>2535</w:t>
      </w:r>
    </w:p>
    <w:p w14:paraId="17C251C3" w14:textId="77777777" w:rsidR="008C296F" w:rsidRPr="00373C24" w:rsidRDefault="008C296F" w:rsidP="00195D75">
      <w:pPr>
        <w:ind w:firstLine="6096"/>
        <w:rPr>
          <w:rFonts w:cs="Arial"/>
          <w:b/>
          <w:bCs/>
          <w:szCs w:val="28"/>
        </w:rPr>
      </w:pPr>
    </w:p>
    <w:p w14:paraId="14C7574C" w14:textId="77777777" w:rsidR="00801141" w:rsidRPr="00373C24" w:rsidRDefault="00801141" w:rsidP="00373C24">
      <w:pPr>
        <w:jc w:val="center"/>
        <w:rPr>
          <w:rFonts w:cs="Arial"/>
          <w:b/>
          <w:bCs/>
          <w:iCs/>
          <w:sz w:val="30"/>
          <w:szCs w:val="28"/>
        </w:rPr>
      </w:pPr>
      <w:r w:rsidRPr="00373C24">
        <w:rPr>
          <w:rFonts w:cs="Arial"/>
          <w:b/>
          <w:bCs/>
          <w:iCs/>
          <w:sz w:val="30"/>
          <w:szCs w:val="28"/>
        </w:rPr>
        <w:t>Административный регламент предоставления</w:t>
      </w:r>
      <w:r w:rsidR="008C296F" w:rsidRPr="00373C24">
        <w:rPr>
          <w:rFonts w:cs="Arial"/>
          <w:b/>
          <w:bCs/>
          <w:iCs/>
          <w:sz w:val="30"/>
          <w:szCs w:val="28"/>
        </w:rPr>
        <w:t xml:space="preserve"> </w:t>
      </w:r>
      <w:r w:rsidRPr="00373C24">
        <w:rPr>
          <w:rFonts w:cs="Arial"/>
          <w:b/>
          <w:bCs/>
          <w:iCs/>
          <w:sz w:val="30"/>
          <w:szCs w:val="28"/>
        </w:rPr>
        <w:t xml:space="preserve">муниципальной услуги </w:t>
      </w:r>
      <w:r w:rsidR="00373C24" w:rsidRPr="00373C24">
        <w:rPr>
          <w:rFonts w:cs="Arial"/>
          <w:b/>
          <w:bCs/>
          <w:iCs/>
          <w:sz w:val="30"/>
          <w:szCs w:val="28"/>
        </w:rPr>
        <w:t>«</w:t>
      </w:r>
      <w:r w:rsidRPr="00373C24">
        <w:rPr>
          <w:rFonts w:cs="Arial"/>
          <w:b/>
          <w:bCs/>
          <w:iCs/>
          <w:sz w:val="30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373C24" w:rsidRPr="00373C24">
        <w:rPr>
          <w:rFonts w:cs="Arial"/>
          <w:b/>
          <w:bCs/>
          <w:iCs/>
          <w:sz w:val="30"/>
          <w:szCs w:val="28"/>
        </w:rPr>
        <w:t>»</w:t>
      </w:r>
      <w:r w:rsidRPr="00373C24">
        <w:rPr>
          <w:rFonts w:cs="Arial"/>
          <w:b/>
          <w:bCs/>
          <w:iCs/>
          <w:sz w:val="30"/>
          <w:szCs w:val="28"/>
        </w:rPr>
        <w:t xml:space="preserve"> (далее ‒ Административный регламент)</w:t>
      </w:r>
    </w:p>
    <w:p w14:paraId="3E6CAD97" w14:textId="77777777" w:rsidR="00801141" w:rsidRPr="00373C24" w:rsidRDefault="00801141" w:rsidP="00195D75">
      <w:pPr>
        <w:pStyle w:val="12"/>
        <w:shd w:val="clear" w:color="auto" w:fill="auto"/>
        <w:tabs>
          <w:tab w:val="left" w:pos="326"/>
        </w:tabs>
        <w:ind w:firstLine="0"/>
        <w:jc w:val="center"/>
        <w:rPr>
          <w:rFonts w:ascii="Arial" w:hAnsi="Arial" w:cs="Arial"/>
          <w:sz w:val="24"/>
        </w:rPr>
      </w:pPr>
    </w:p>
    <w:p w14:paraId="6A4C4F6C" w14:textId="77777777" w:rsidR="0021362D" w:rsidRPr="00373C24" w:rsidRDefault="006D0EC7" w:rsidP="00373C24">
      <w:pPr>
        <w:pStyle w:val="12"/>
        <w:shd w:val="clear" w:color="auto" w:fill="auto"/>
        <w:tabs>
          <w:tab w:val="left" w:pos="326"/>
        </w:tabs>
        <w:ind w:firstLine="0"/>
        <w:jc w:val="center"/>
        <w:rPr>
          <w:rFonts w:ascii="Arial" w:hAnsi="Arial" w:cs="Arial"/>
          <w:b/>
          <w:bCs/>
          <w:szCs w:val="26"/>
          <w:lang w:eastAsia="ru-RU"/>
        </w:rPr>
      </w:pPr>
      <w:r w:rsidRPr="00373C24">
        <w:rPr>
          <w:rFonts w:ascii="Arial" w:hAnsi="Arial" w:cs="Arial"/>
          <w:b/>
          <w:bCs/>
          <w:szCs w:val="26"/>
          <w:lang w:eastAsia="ru-RU"/>
        </w:rPr>
        <w:t xml:space="preserve">I. </w:t>
      </w:r>
      <w:r w:rsidR="0021362D" w:rsidRPr="00373C24">
        <w:rPr>
          <w:rFonts w:ascii="Arial" w:hAnsi="Arial" w:cs="Arial"/>
          <w:b/>
          <w:bCs/>
          <w:szCs w:val="26"/>
          <w:lang w:eastAsia="ru-RU"/>
        </w:rPr>
        <w:t>Общие положения</w:t>
      </w:r>
    </w:p>
    <w:p w14:paraId="0C8FCCB6" w14:textId="77777777" w:rsidR="00C2757F" w:rsidRPr="00373C24" w:rsidRDefault="00C2757F" w:rsidP="00195D75">
      <w:pPr>
        <w:pStyle w:val="12"/>
        <w:shd w:val="clear" w:color="auto" w:fill="auto"/>
        <w:tabs>
          <w:tab w:val="left" w:pos="326"/>
        </w:tabs>
        <w:ind w:firstLine="0"/>
        <w:jc w:val="center"/>
        <w:rPr>
          <w:rFonts w:ascii="Arial" w:hAnsi="Arial" w:cs="Arial"/>
          <w:sz w:val="24"/>
        </w:rPr>
      </w:pPr>
    </w:p>
    <w:p w14:paraId="03AD19DE" w14:textId="77777777" w:rsidR="0021362D" w:rsidRPr="00373C24" w:rsidRDefault="0021362D" w:rsidP="00373C24">
      <w:pPr>
        <w:pStyle w:val="26"/>
        <w:keepNext/>
        <w:keepLines/>
        <w:shd w:val="clear" w:color="auto" w:fill="auto"/>
        <w:spacing w:after="0"/>
        <w:rPr>
          <w:rFonts w:ascii="Arial" w:hAnsi="Arial" w:cs="Arial"/>
          <w:sz w:val="26"/>
          <w:lang w:eastAsia="ru-RU"/>
        </w:rPr>
      </w:pPr>
      <w:r w:rsidRPr="00373C24">
        <w:rPr>
          <w:rFonts w:ascii="Arial" w:hAnsi="Arial" w:cs="Arial"/>
          <w:sz w:val="26"/>
          <w:lang w:eastAsia="ru-RU"/>
        </w:rPr>
        <w:t>Предмет регулирования Административного регламента</w:t>
      </w:r>
    </w:p>
    <w:p w14:paraId="22C61285" w14:textId="77777777" w:rsidR="006D0EC7" w:rsidRPr="00373C24" w:rsidRDefault="006D0EC7" w:rsidP="00195D75">
      <w:pPr>
        <w:pStyle w:val="26"/>
        <w:keepNext/>
        <w:keepLines/>
        <w:shd w:val="clear" w:color="auto" w:fill="auto"/>
        <w:spacing w:after="0"/>
        <w:rPr>
          <w:rFonts w:ascii="Arial" w:hAnsi="Arial" w:cs="Arial"/>
          <w:sz w:val="24"/>
        </w:rPr>
      </w:pPr>
    </w:p>
    <w:p w14:paraId="23C14CFD" w14:textId="77777777" w:rsidR="0021362D" w:rsidRPr="00373C24" w:rsidRDefault="0021362D" w:rsidP="00195D75">
      <w:pPr>
        <w:pStyle w:val="12"/>
        <w:shd w:val="clear" w:color="auto" w:fill="auto"/>
        <w:ind w:firstLine="709"/>
        <w:rPr>
          <w:rFonts w:ascii="Arial" w:hAnsi="Arial" w:cs="Arial"/>
          <w:iCs/>
          <w:color w:val="000000"/>
          <w:sz w:val="24"/>
          <w:lang w:eastAsia="ru-RU" w:bidi="ru-RU"/>
        </w:rPr>
      </w:pPr>
      <w:r w:rsidRPr="00373C24">
        <w:rPr>
          <w:rFonts w:ascii="Arial" w:hAnsi="Arial" w:cs="Arial"/>
          <w:color w:val="000000"/>
          <w:sz w:val="24"/>
          <w:lang w:eastAsia="ru-RU" w:bidi="ru-RU"/>
        </w:rPr>
        <w:t>1.1</w:t>
      </w:r>
      <w:r w:rsidR="004059E4" w:rsidRPr="00373C24">
        <w:rPr>
          <w:rFonts w:ascii="Arial" w:hAnsi="Arial" w:cs="Arial"/>
          <w:color w:val="000000"/>
          <w:sz w:val="24"/>
          <w:lang w:eastAsia="ru-RU" w:bidi="ru-RU"/>
        </w:rPr>
        <w:t>.</w:t>
      </w:r>
      <w:r w:rsidRPr="00373C24">
        <w:rPr>
          <w:rFonts w:ascii="Arial" w:hAnsi="Arial" w:cs="Arial"/>
          <w:color w:val="000000"/>
          <w:sz w:val="24"/>
          <w:lang w:eastAsia="ru-RU" w:bidi="ru-RU"/>
        </w:rPr>
        <w:t xml:space="preserve"> Административный регламент предоставления </w:t>
      </w:r>
      <w:r w:rsidR="006C7F90" w:rsidRPr="00373C24">
        <w:rPr>
          <w:rFonts w:ascii="Arial" w:hAnsi="Arial" w:cs="Arial"/>
          <w:color w:val="000000"/>
          <w:sz w:val="24"/>
          <w:lang w:eastAsia="ru-RU" w:bidi="ru-RU"/>
        </w:rPr>
        <w:t>муниципальной</w:t>
      </w:r>
      <w:r w:rsidRPr="00373C24">
        <w:rPr>
          <w:rFonts w:ascii="Arial" w:hAnsi="Arial" w:cs="Arial"/>
          <w:color w:val="000000"/>
          <w:sz w:val="24"/>
          <w:lang w:eastAsia="ru-RU" w:bidi="ru-RU"/>
        </w:rPr>
        <w:t xml:space="preserve"> услуги </w:t>
      </w:r>
      <w:r w:rsidR="00373C24" w:rsidRPr="00373C24">
        <w:rPr>
          <w:rFonts w:ascii="Arial" w:hAnsi="Arial" w:cs="Arial"/>
          <w:color w:val="000000"/>
          <w:sz w:val="24"/>
          <w:lang w:eastAsia="ru-RU" w:bidi="ru-RU"/>
        </w:rPr>
        <w:t>«</w:t>
      </w:r>
      <w:r w:rsidR="00FF36D2" w:rsidRPr="00373C24">
        <w:rPr>
          <w:rFonts w:ascii="Arial" w:hAnsi="Arial" w:cs="Arial"/>
          <w:color w:val="000000"/>
          <w:sz w:val="24"/>
          <w:lang w:eastAsia="ru-RU" w:bidi="ru-RU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373C24" w:rsidRPr="00373C24">
        <w:rPr>
          <w:rFonts w:ascii="Arial" w:hAnsi="Arial" w:cs="Arial"/>
          <w:color w:val="000000"/>
          <w:sz w:val="24"/>
          <w:lang w:eastAsia="ru-RU" w:bidi="ru-RU"/>
        </w:rPr>
        <w:t>»</w:t>
      </w:r>
      <w:r w:rsidRPr="00373C24">
        <w:rPr>
          <w:rFonts w:ascii="Arial" w:hAnsi="Arial" w:cs="Arial"/>
          <w:color w:val="000000"/>
          <w:sz w:val="24"/>
          <w:lang w:eastAsia="ru-RU" w:bidi="ru-RU"/>
        </w:rPr>
        <w:t xml:space="preserve"> разработан в целях повышения качества и доступности предоставления </w:t>
      </w:r>
      <w:r w:rsidR="006C7F90" w:rsidRPr="00373C24">
        <w:rPr>
          <w:rFonts w:ascii="Arial" w:hAnsi="Arial" w:cs="Arial"/>
          <w:color w:val="000000"/>
          <w:sz w:val="24"/>
          <w:lang w:eastAsia="ru-RU" w:bidi="ru-RU"/>
        </w:rPr>
        <w:t>муниципальной</w:t>
      </w:r>
      <w:r w:rsidRPr="00373C24">
        <w:rPr>
          <w:rFonts w:ascii="Arial" w:hAnsi="Arial" w:cs="Arial"/>
          <w:color w:val="000000"/>
          <w:sz w:val="24"/>
          <w:lang w:eastAsia="ru-RU" w:bidi="ru-RU"/>
        </w:rPr>
        <w:t xml:space="preserve"> услуги, определяет стандарт, сроки и последовательность действий (административных процедур) при осуществлении полномочий по </w:t>
      </w:r>
      <w:r w:rsidR="00FF36D2" w:rsidRPr="00373C24">
        <w:rPr>
          <w:rFonts w:ascii="Arial" w:hAnsi="Arial" w:cs="Arial"/>
          <w:color w:val="000000"/>
          <w:sz w:val="24"/>
          <w:lang w:eastAsia="ru-RU" w:bidi="ru-RU"/>
        </w:rPr>
        <w:t>постановке граждан на учет в качестве лиц, имеющих право на предоставление земельных участков в собственность бесплатно</w:t>
      </w:r>
      <w:r w:rsidR="000B4418" w:rsidRPr="00373C24">
        <w:rPr>
          <w:rFonts w:ascii="Arial" w:hAnsi="Arial" w:cs="Arial"/>
          <w:color w:val="000000"/>
          <w:sz w:val="24"/>
          <w:lang w:eastAsia="ru-RU" w:bidi="ru-RU"/>
        </w:rPr>
        <w:t xml:space="preserve"> для индивидуального жилищного строительства</w:t>
      </w:r>
      <w:r w:rsidR="00A477AF" w:rsidRPr="00373C24">
        <w:rPr>
          <w:rFonts w:ascii="Arial" w:hAnsi="Arial" w:cs="Arial"/>
          <w:color w:val="000000"/>
          <w:sz w:val="24"/>
          <w:lang w:eastAsia="ru-RU" w:bidi="ru-RU"/>
        </w:rPr>
        <w:t xml:space="preserve"> </w:t>
      </w:r>
      <w:r w:rsidR="007A79EB" w:rsidRPr="00373C24">
        <w:rPr>
          <w:rFonts w:ascii="Arial" w:hAnsi="Arial" w:cs="Arial"/>
          <w:color w:val="000000"/>
          <w:sz w:val="24"/>
          <w:lang w:eastAsia="ru-RU" w:bidi="ru-RU"/>
        </w:rPr>
        <w:t xml:space="preserve">на территории сельских поселений </w:t>
      </w:r>
      <w:r w:rsidR="007A79EB" w:rsidRPr="00373C24">
        <w:rPr>
          <w:rFonts w:ascii="Arial" w:hAnsi="Arial" w:cs="Arial"/>
          <w:iCs/>
          <w:color w:val="000000"/>
          <w:sz w:val="24"/>
          <w:lang w:eastAsia="ru-RU" w:bidi="ru-RU"/>
        </w:rPr>
        <w:t>Нижневартовского района</w:t>
      </w:r>
      <w:r w:rsidR="00911D18" w:rsidRPr="00373C24">
        <w:rPr>
          <w:rFonts w:ascii="Arial" w:hAnsi="Arial" w:cs="Arial"/>
          <w:iCs/>
          <w:color w:val="000000"/>
          <w:sz w:val="24"/>
          <w:lang w:eastAsia="ru-RU" w:bidi="ru-RU"/>
        </w:rPr>
        <w:t>.</w:t>
      </w:r>
    </w:p>
    <w:p w14:paraId="49B34320" w14:textId="77777777" w:rsidR="00B172EF" w:rsidRPr="00373C24" w:rsidRDefault="00B172EF" w:rsidP="00195D75">
      <w:pPr>
        <w:pStyle w:val="12"/>
        <w:ind w:firstLine="709"/>
        <w:rPr>
          <w:rFonts w:ascii="Arial" w:hAnsi="Arial" w:cs="Arial"/>
          <w:color w:val="000000"/>
          <w:sz w:val="24"/>
          <w:lang w:eastAsia="ru-RU" w:bidi="ru-RU"/>
        </w:rPr>
      </w:pPr>
      <w:r w:rsidRPr="00373C24">
        <w:rPr>
          <w:rFonts w:ascii="Arial" w:hAnsi="Arial" w:cs="Arial"/>
          <w:color w:val="000000"/>
          <w:sz w:val="24"/>
          <w:lang w:eastAsia="ru-RU" w:bidi="ru-RU"/>
        </w:rPr>
        <w:t>Возможные цели обращения:</w:t>
      </w:r>
    </w:p>
    <w:p w14:paraId="7D230BD2" w14:textId="77777777" w:rsidR="00B172EF" w:rsidRPr="00373C24" w:rsidRDefault="00B172EF" w:rsidP="00195D75">
      <w:pPr>
        <w:pStyle w:val="12"/>
        <w:ind w:firstLine="709"/>
        <w:rPr>
          <w:rFonts w:ascii="Arial" w:hAnsi="Arial" w:cs="Arial"/>
          <w:color w:val="000000"/>
          <w:sz w:val="24"/>
          <w:lang w:eastAsia="ru-RU" w:bidi="ru-RU"/>
        </w:rPr>
      </w:pPr>
      <w:r w:rsidRPr="00373C24">
        <w:rPr>
          <w:rFonts w:ascii="Arial" w:hAnsi="Arial" w:cs="Arial"/>
          <w:color w:val="000000"/>
          <w:sz w:val="24"/>
          <w:lang w:eastAsia="ru-RU" w:bidi="ru-RU"/>
        </w:rPr>
        <w:t xml:space="preserve">постановка на учет в качестве лиц, имеющих право на предоставление земельных участков </w:t>
      </w:r>
      <w:r w:rsidR="00E374C7" w:rsidRPr="00373C24">
        <w:rPr>
          <w:rFonts w:ascii="Arial" w:hAnsi="Arial" w:cs="Arial"/>
          <w:color w:val="000000"/>
          <w:sz w:val="24"/>
          <w:lang w:eastAsia="ru-RU" w:bidi="ru-RU"/>
        </w:rPr>
        <w:t xml:space="preserve">для индивидуального жилищного строительства </w:t>
      </w:r>
      <w:r w:rsidRPr="00373C24">
        <w:rPr>
          <w:rFonts w:ascii="Arial" w:hAnsi="Arial" w:cs="Arial"/>
          <w:color w:val="000000"/>
          <w:sz w:val="24"/>
          <w:lang w:eastAsia="ru-RU" w:bidi="ru-RU"/>
        </w:rPr>
        <w:t>в собственность бесплатно, граждан, имеющи</w:t>
      </w:r>
      <w:r w:rsidR="00444F78" w:rsidRPr="00373C24">
        <w:rPr>
          <w:rFonts w:ascii="Arial" w:hAnsi="Arial" w:cs="Arial"/>
          <w:color w:val="000000"/>
          <w:sz w:val="24"/>
          <w:lang w:eastAsia="ru-RU" w:bidi="ru-RU"/>
        </w:rPr>
        <w:t>х</w:t>
      </w:r>
      <w:r w:rsidRPr="00373C24">
        <w:rPr>
          <w:rFonts w:ascii="Arial" w:hAnsi="Arial" w:cs="Arial"/>
          <w:color w:val="000000"/>
          <w:sz w:val="24"/>
          <w:lang w:eastAsia="ru-RU" w:bidi="ru-RU"/>
        </w:rPr>
        <w:t xml:space="preserve"> трех и более детей</w:t>
      </w:r>
      <w:r w:rsidR="006D0EC7" w:rsidRPr="00373C24">
        <w:rPr>
          <w:rFonts w:ascii="Arial" w:hAnsi="Arial" w:cs="Arial"/>
          <w:color w:val="000000"/>
          <w:sz w:val="24"/>
          <w:lang w:eastAsia="ru-RU" w:bidi="ru-RU"/>
        </w:rPr>
        <w:t>,</w:t>
      </w:r>
      <w:r w:rsidR="00614BD2" w:rsidRPr="00373C24">
        <w:rPr>
          <w:rFonts w:ascii="Arial" w:hAnsi="Arial" w:cs="Arial"/>
          <w:sz w:val="24"/>
        </w:rPr>
        <w:t xml:space="preserve"> </w:t>
      </w:r>
      <w:r w:rsidR="00614BD2" w:rsidRPr="00373C24">
        <w:rPr>
          <w:rFonts w:ascii="Arial" w:hAnsi="Arial" w:cs="Arial"/>
          <w:color w:val="000000"/>
          <w:sz w:val="24"/>
          <w:lang w:eastAsia="ru-RU" w:bidi="ru-RU"/>
        </w:rPr>
        <w:t xml:space="preserve">в случае и в порядке, которые установлены органами государственной власти </w:t>
      </w:r>
      <w:r w:rsidR="00444F78" w:rsidRPr="00373C24">
        <w:rPr>
          <w:rFonts w:ascii="Arial" w:hAnsi="Arial" w:cs="Arial"/>
          <w:color w:val="000000"/>
          <w:sz w:val="24"/>
          <w:lang w:eastAsia="ru-RU" w:bidi="ru-RU"/>
        </w:rPr>
        <w:t>Ханты-М</w:t>
      </w:r>
      <w:r w:rsidR="006D0EC7" w:rsidRPr="00373C24">
        <w:rPr>
          <w:rFonts w:ascii="Arial" w:hAnsi="Arial" w:cs="Arial"/>
          <w:color w:val="000000"/>
          <w:sz w:val="24"/>
          <w:lang w:eastAsia="ru-RU" w:bidi="ru-RU"/>
        </w:rPr>
        <w:t>ансийского автономного округа</w:t>
      </w:r>
      <w:r w:rsidR="00373C24" w:rsidRPr="00373C24">
        <w:rPr>
          <w:rFonts w:ascii="Arial" w:hAnsi="Arial" w:cs="Arial"/>
          <w:color w:val="000000"/>
          <w:sz w:val="24"/>
          <w:lang w:eastAsia="ru-RU" w:bidi="ru-RU"/>
        </w:rPr>
        <w:t xml:space="preserve"> – Югр</w:t>
      </w:r>
      <w:r w:rsidR="00444F78" w:rsidRPr="00373C24">
        <w:rPr>
          <w:rFonts w:ascii="Arial" w:hAnsi="Arial" w:cs="Arial"/>
          <w:color w:val="000000"/>
          <w:sz w:val="24"/>
          <w:lang w:eastAsia="ru-RU" w:bidi="ru-RU"/>
        </w:rPr>
        <w:t>ы</w:t>
      </w:r>
      <w:r w:rsidRPr="00373C24">
        <w:rPr>
          <w:rFonts w:ascii="Arial" w:hAnsi="Arial" w:cs="Arial"/>
          <w:color w:val="000000"/>
          <w:sz w:val="24"/>
          <w:lang w:eastAsia="ru-RU" w:bidi="ru-RU"/>
        </w:rPr>
        <w:t>;</w:t>
      </w:r>
    </w:p>
    <w:p w14:paraId="44897864" w14:textId="77777777" w:rsidR="00614BD2" w:rsidRPr="00373C24" w:rsidRDefault="00B172EF" w:rsidP="00195D75">
      <w:pPr>
        <w:pStyle w:val="12"/>
        <w:ind w:firstLine="709"/>
        <w:rPr>
          <w:rFonts w:ascii="Arial" w:hAnsi="Arial" w:cs="Arial"/>
          <w:color w:val="000000"/>
          <w:sz w:val="24"/>
          <w:lang w:eastAsia="ru-RU" w:bidi="ru-RU"/>
        </w:rPr>
      </w:pPr>
      <w:r w:rsidRPr="00373C24">
        <w:rPr>
          <w:rFonts w:ascii="Arial" w:hAnsi="Arial" w:cs="Arial"/>
          <w:color w:val="000000"/>
          <w:sz w:val="24"/>
          <w:lang w:eastAsia="ru-RU" w:bidi="ru-RU"/>
        </w:rPr>
        <w:t xml:space="preserve">постановка на учет в качестве лиц, имеющих право на предоставление земельных участков </w:t>
      </w:r>
      <w:r w:rsidR="00E374C7" w:rsidRPr="00373C24">
        <w:rPr>
          <w:rFonts w:ascii="Arial" w:hAnsi="Arial" w:cs="Arial"/>
          <w:color w:val="000000"/>
          <w:sz w:val="24"/>
          <w:lang w:eastAsia="ru-RU" w:bidi="ru-RU"/>
        </w:rPr>
        <w:t xml:space="preserve">для индивидуального жилищного строительства </w:t>
      </w:r>
      <w:r w:rsidRPr="00373C24">
        <w:rPr>
          <w:rFonts w:ascii="Arial" w:hAnsi="Arial" w:cs="Arial"/>
          <w:color w:val="000000"/>
          <w:sz w:val="24"/>
          <w:lang w:eastAsia="ru-RU" w:bidi="ru-RU"/>
        </w:rPr>
        <w:t xml:space="preserve">в собственность бесплатно, отдельных категорий граждан </w:t>
      </w:r>
      <w:r w:rsidR="00614BD2" w:rsidRPr="00373C24">
        <w:rPr>
          <w:rFonts w:ascii="Arial" w:hAnsi="Arial" w:cs="Arial"/>
          <w:color w:val="000000"/>
          <w:sz w:val="24"/>
          <w:lang w:eastAsia="ru-RU" w:bidi="ru-RU"/>
        </w:rPr>
        <w:t>в случаях</w:t>
      </w:r>
      <w:r w:rsidRPr="00373C24">
        <w:rPr>
          <w:rFonts w:ascii="Arial" w:hAnsi="Arial" w:cs="Arial"/>
          <w:color w:val="000000"/>
          <w:sz w:val="24"/>
          <w:lang w:eastAsia="ru-RU" w:bidi="ru-RU"/>
        </w:rPr>
        <w:t xml:space="preserve"> </w:t>
      </w:r>
      <w:r w:rsidR="00614BD2" w:rsidRPr="00373C24">
        <w:rPr>
          <w:rFonts w:ascii="Arial" w:hAnsi="Arial" w:cs="Arial"/>
          <w:color w:val="000000"/>
          <w:sz w:val="24"/>
          <w:lang w:eastAsia="ru-RU" w:bidi="ru-RU"/>
        </w:rPr>
        <w:t xml:space="preserve">и в порядке, которые установлены органами государственной власти </w:t>
      </w:r>
      <w:r w:rsidR="00444F78" w:rsidRPr="00373C24">
        <w:rPr>
          <w:rFonts w:ascii="Arial" w:hAnsi="Arial" w:cs="Arial"/>
          <w:color w:val="000000"/>
          <w:sz w:val="24"/>
          <w:lang w:eastAsia="ru-RU" w:bidi="ru-RU"/>
        </w:rPr>
        <w:t>Ханты-</w:t>
      </w:r>
      <w:r w:rsidR="006D0EC7" w:rsidRPr="00373C24">
        <w:rPr>
          <w:rFonts w:ascii="Arial" w:hAnsi="Arial" w:cs="Arial"/>
          <w:color w:val="000000"/>
          <w:sz w:val="24"/>
          <w:lang w:eastAsia="ru-RU" w:bidi="ru-RU"/>
        </w:rPr>
        <w:t>Мансийского автономного округа</w:t>
      </w:r>
      <w:r w:rsidR="00373C24" w:rsidRPr="00373C24">
        <w:rPr>
          <w:rFonts w:ascii="Arial" w:hAnsi="Arial" w:cs="Arial"/>
          <w:color w:val="000000"/>
          <w:sz w:val="24"/>
          <w:lang w:eastAsia="ru-RU" w:bidi="ru-RU"/>
        </w:rPr>
        <w:t xml:space="preserve"> – Югр</w:t>
      </w:r>
      <w:r w:rsidR="00444F78" w:rsidRPr="00373C24">
        <w:rPr>
          <w:rFonts w:ascii="Arial" w:hAnsi="Arial" w:cs="Arial"/>
          <w:color w:val="000000"/>
          <w:sz w:val="24"/>
          <w:lang w:eastAsia="ru-RU" w:bidi="ru-RU"/>
        </w:rPr>
        <w:t>ы</w:t>
      </w:r>
      <w:r w:rsidR="00614BD2" w:rsidRPr="00373C24">
        <w:rPr>
          <w:rFonts w:ascii="Arial" w:hAnsi="Arial" w:cs="Arial"/>
          <w:color w:val="000000"/>
          <w:sz w:val="24"/>
          <w:lang w:eastAsia="ru-RU" w:bidi="ru-RU"/>
        </w:rPr>
        <w:t>.</w:t>
      </w:r>
    </w:p>
    <w:p w14:paraId="68DC6CF7" w14:textId="77777777" w:rsidR="00013A46" w:rsidRPr="00373C24" w:rsidRDefault="00013A46" w:rsidP="00195D75">
      <w:pPr>
        <w:pStyle w:val="12"/>
        <w:shd w:val="clear" w:color="auto" w:fill="auto"/>
        <w:ind w:firstLine="709"/>
        <w:rPr>
          <w:rFonts w:ascii="Arial" w:hAnsi="Arial" w:cs="Arial"/>
          <w:color w:val="000000"/>
          <w:sz w:val="24"/>
          <w:lang w:eastAsia="ru-RU" w:bidi="ru-RU"/>
        </w:rPr>
      </w:pPr>
    </w:p>
    <w:p w14:paraId="6B4D3B5C" w14:textId="77777777" w:rsidR="0021362D" w:rsidRPr="00373C24" w:rsidRDefault="006D0EC7" w:rsidP="00195D75">
      <w:pPr>
        <w:pStyle w:val="26"/>
        <w:keepNext/>
        <w:keepLines/>
        <w:shd w:val="clear" w:color="auto" w:fill="auto"/>
        <w:spacing w:after="0"/>
        <w:rPr>
          <w:rFonts w:ascii="Arial" w:hAnsi="Arial" w:cs="Arial"/>
          <w:color w:val="000000"/>
          <w:sz w:val="26"/>
          <w:szCs w:val="26"/>
          <w:lang w:eastAsia="ru-RU" w:bidi="ru-RU"/>
        </w:rPr>
      </w:pPr>
      <w:r w:rsidRPr="00373C24">
        <w:rPr>
          <w:rFonts w:ascii="Arial" w:hAnsi="Arial" w:cs="Arial"/>
          <w:color w:val="000000"/>
          <w:sz w:val="26"/>
          <w:szCs w:val="26"/>
          <w:lang w:eastAsia="ru-RU" w:bidi="ru-RU"/>
        </w:rPr>
        <w:t>Круг з</w:t>
      </w:r>
      <w:r w:rsidR="0021362D" w:rsidRPr="00373C24">
        <w:rPr>
          <w:rFonts w:ascii="Arial" w:hAnsi="Arial" w:cs="Arial"/>
          <w:color w:val="000000"/>
          <w:sz w:val="26"/>
          <w:szCs w:val="26"/>
          <w:lang w:eastAsia="ru-RU" w:bidi="ru-RU"/>
        </w:rPr>
        <w:t>аявителей</w:t>
      </w:r>
    </w:p>
    <w:p w14:paraId="0CEB2D63" w14:textId="77777777" w:rsidR="00C2757F" w:rsidRPr="00373C24" w:rsidRDefault="00C2757F" w:rsidP="00195D75">
      <w:pPr>
        <w:pStyle w:val="26"/>
        <w:keepNext/>
        <w:keepLines/>
        <w:shd w:val="clear" w:color="auto" w:fill="auto"/>
        <w:spacing w:after="0"/>
        <w:rPr>
          <w:rFonts w:ascii="Arial" w:hAnsi="Arial" w:cs="Arial"/>
          <w:sz w:val="24"/>
        </w:rPr>
      </w:pPr>
    </w:p>
    <w:p w14:paraId="3538F746" w14:textId="77777777" w:rsidR="00C92790" w:rsidRPr="00373C24" w:rsidRDefault="00373C24" w:rsidP="00373C24">
      <w:pPr>
        <w:pStyle w:val="12"/>
        <w:shd w:val="clear" w:color="auto" w:fill="auto"/>
        <w:tabs>
          <w:tab w:val="left" w:pos="1445"/>
        </w:tabs>
        <w:rPr>
          <w:rFonts w:ascii="Arial" w:hAnsi="Arial" w:cs="Arial"/>
          <w:sz w:val="24"/>
        </w:rPr>
      </w:pPr>
      <w:r w:rsidRPr="00373C24">
        <w:rPr>
          <w:rFonts w:ascii="Arial" w:hAnsi="Arial" w:cs="Arial"/>
          <w:color w:val="000000"/>
          <w:sz w:val="24"/>
          <w:lang w:eastAsia="ru-RU" w:bidi="ru-RU"/>
        </w:rPr>
        <w:t>1.</w:t>
      </w:r>
      <w:proofErr w:type="gramStart"/>
      <w:r w:rsidRPr="00373C24">
        <w:rPr>
          <w:rFonts w:ascii="Arial" w:hAnsi="Arial" w:cs="Arial"/>
          <w:color w:val="000000"/>
          <w:sz w:val="24"/>
          <w:lang w:eastAsia="ru-RU" w:bidi="ru-RU"/>
        </w:rPr>
        <w:t>2.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>Заявителями</w:t>
      </w:r>
      <w:proofErr w:type="gramEnd"/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 xml:space="preserve"> на получение </w:t>
      </w:r>
      <w:r w:rsidR="006C7F90" w:rsidRPr="00373C24">
        <w:rPr>
          <w:rFonts w:ascii="Arial" w:hAnsi="Arial" w:cs="Arial"/>
          <w:color w:val="000000"/>
          <w:sz w:val="24"/>
          <w:lang w:eastAsia="ru-RU" w:bidi="ru-RU"/>
        </w:rPr>
        <w:t>муниципальной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 xml:space="preserve"> услуги являются (</w:t>
      </w:r>
      <w:r w:rsidRPr="00373C24">
        <w:rPr>
          <w:rFonts w:ascii="Arial" w:hAnsi="Arial" w:cs="Arial"/>
          <w:color w:val="000000"/>
          <w:sz w:val="24"/>
          <w:lang w:eastAsia="ru-RU" w:bidi="ru-RU"/>
        </w:rPr>
        <w:t xml:space="preserve">далее – 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>Заявител</w:t>
      </w:r>
      <w:r w:rsidR="004B6216" w:rsidRPr="00373C24">
        <w:rPr>
          <w:rFonts w:ascii="Arial" w:hAnsi="Arial" w:cs="Arial"/>
          <w:color w:val="000000"/>
          <w:sz w:val="24"/>
          <w:lang w:eastAsia="ru-RU" w:bidi="ru-RU"/>
        </w:rPr>
        <w:t>и</w:t>
      </w:r>
      <w:r w:rsidR="001746CA" w:rsidRPr="00373C24">
        <w:rPr>
          <w:rFonts w:ascii="Arial" w:hAnsi="Arial" w:cs="Arial"/>
          <w:color w:val="000000"/>
          <w:sz w:val="24"/>
          <w:lang w:eastAsia="ru-RU" w:bidi="ru-RU"/>
        </w:rPr>
        <w:t xml:space="preserve">, </w:t>
      </w:r>
      <w:r w:rsidR="001746CA" w:rsidRPr="00373C24">
        <w:rPr>
          <w:rFonts w:ascii="Arial" w:hAnsi="Arial" w:cs="Arial"/>
          <w:sz w:val="24"/>
        </w:rPr>
        <w:t>граждане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>)</w:t>
      </w:r>
      <w:r w:rsidR="00FF36D2" w:rsidRPr="00373C24">
        <w:rPr>
          <w:rFonts w:ascii="Arial" w:hAnsi="Arial" w:cs="Arial"/>
          <w:color w:val="000000"/>
          <w:sz w:val="24"/>
          <w:lang w:eastAsia="ru-RU" w:bidi="ru-RU"/>
        </w:rPr>
        <w:t xml:space="preserve"> </w:t>
      </w:r>
      <w:r w:rsidR="001746CA" w:rsidRPr="00373C24">
        <w:rPr>
          <w:rFonts w:ascii="Arial" w:hAnsi="Arial" w:cs="Arial"/>
          <w:sz w:val="24"/>
        </w:rPr>
        <w:t>физические лица, относящиеся к категориям, указанным</w:t>
      </w:r>
      <w:r w:rsidR="008C296F" w:rsidRPr="00373C24">
        <w:rPr>
          <w:rFonts w:ascii="Arial" w:hAnsi="Arial" w:cs="Arial"/>
          <w:sz w:val="24"/>
        </w:rPr>
        <w:t xml:space="preserve"> </w:t>
      </w:r>
      <w:r w:rsidR="001746CA" w:rsidRPr="00373C24">
        <w:rPr>
          <w:rFonts w:ascii="Arial" w:hAnsi="Arial" w:cs="Arial"/>
          <w:sz w:val="24"/>
        </w:rPr>
        <w:t>в пункте 1.4 Административного регламента, соответствующие требованиям, указанным в пунктах 1.5</w:t>
      </w:r>
      <w:r w:rsidR="008C296F" w:rsidRPr="00373C24">
        <w:rPr>
          <w:rFonts w:ascii="Arial" w:hAnsi="Arial" w:cs="Arial"/>
          <w:sz w:val="24"/>
        </w:rPr>
        <w:t>-</w:t>
      </w:r>
      <w:r w:rsidR="001746CA" w:rsidRPr="00373C24">
        <w:rPr>
          <w:rFonts w:ascii="Arial" w:hAnsi="Arial" w:cs="Arial"/>
          <w:sz w:val="24"/>
        </w:rPr>
        <w:t>1.</w:t>
      </w:r>
      <w:r w:rsidR="00C022F2" w:rsidRPr="00373C24">
        <w:rPr>
          <w:rFonts w:ascii="Arial" w:hAnsi="Arial" w:cs="Arial"/>
          <w:sz w:val="24"/>
        </w:rPr>
        <w:t>7</w:t>
      </w:r>
      <w:r w:rsidR="001746CA" w:rsidRPr="00373C24">
        <w:rPr>
          <w:rFonts w:ascii="Arial" w:hAnsi="Arial" w:cs="Arial"/>
          <w:sz w:val="24"/>
        </w:rPr>
        <w:t xml:space="preserve"> Административного регламента</w:t>
      </w:r>
      <w:r w:rsidR="001746CA" w:rsidRPr="00373C24">
        <w:rPr>
          <w:rFonts w:ascii="Arial" w:hAnsi="Arial" w:cs="Arial"/>
          <w:color w:val="000000"/>
          <w:sz w:val="24"/>
          <w:lang w:eastAsia="ru-RU" w:bidi="ru-RU"/>
        </w:rPr>
        <w:t>.</w:t>
      </w:r>
    </w:p>
    <w:p w14:paraId="6572F6C5" w14:textId="77777777" w:rsidR="001746CA" w:rsidRPr="00373C24" w:rsidRDefault="00373C24" w:rsidP="00373C24">
      <w:pPr>
        <w:pStyle w:val="12"/>
        <w:shd w:val="clear" w:color="auto" w:fill="auto"/>
        <w:tabs>
          <w:tab w:val="left" w:pos="1445"/>
        </w:tabs>
        <w:rPr>
          <w:rFonts w:ascii="Arial" w:hAnsi="Arial" w:cs="Arial"/>
          <w:sz w:val="24"/>
        </w:rPr>
      </w:pPr>
      <w:r w:rsidRPr="00373C24">
        <w:rPr>
          <w:rFonts w:ascii="Arial" w:hAnsi="Arial" w:cs="Arial"/>
          <w:color w:val="000000"/>
          <w:sz w:val="24"/>
          <w:lang w:eastAsia="ru-RU" w:bidi="ru-RU"/>
        </w:rPr>
        <w:t>1.</w:t>
      </w:r>
      <w:proofErr w:type="gramStart"/>
      <w:r w:rsidRPr="00373C24">
        <w:rPr>
          <w:rFonts w:ascii="Arial" w:hAnsi="Arial" w:cs="Arial"/>
          <w:color w:val="000000"/>
          <w:sz w:val="24"/>
          <w:lang w:eastAsia="ru-RU" w:bidi="ru-RU"/>
        </w:rPr>
        <w:t>3.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>Интересы</w:t>
      </w:r>
      <w:proofErr w:type="gramEnd"/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 xml:space="preserve"> заявителей, указанных в пункте 1.2 настоящего Административного</w:t>
      </w:r>
      <w:r w:rsidR="008E0BB9" w:rsidRPr="00373C24">
        <w:rPr>
          <w:rFonts w:ascii="Arial" w:hAnsi="Arial" w:cs="Arial"/>
          <w:color w:val="000000"/>
          <w:sz w:val="24"/>
          <w:lang w:eastAsia="ru-RU" w:bidi="ru-RU"/>
        </w:rPr>
        <w:t xml:space="preserve"> 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>регламента,</w:t>
      </w:r>
      <w:r w:rsidR="008E0BB9" w:rsidRPr="00373C24">
        <w:rPr>
          <w:rFonts w:ascii="Arial" w:hAnsi="Arial" w:cs="Arial"/>
          <w:color w:val="000000"/>
          <w:sz w:val="24"/>
          <w:lang w:eastAsia="ru-RU" w:bidi="ru-RU"/>
        </w:rPr>
        <w:t xml:space="preserve"> 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>могут</w:t>
      </w:r>
      <w:r w:rsidR="008E0BB9" w:rsidRPr="00373C24">
        <w:rPr>
          <w:rFonts w:ascii="Arial" w:hAnsi="Arial" w:cs="Arial"/>
          <w:color w:val="000000"/>
          <w:sz w:val="24"/>
          <w:lang w:eastAsia="ru-RU" w:bidi="ru-RU"/>
        </w:rPr>
        <w:t xml:space="preserve"> 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>представлять</w:t>
      </w:r>
      <w:r w:rsidR="008E0BB9" w:rsidRPr="00373C24">
        <w:rPr>
          <w:rFonts w:ascii="Arial" w:hAnsi="Arial" w:cs="Arial"/>
          <w:color w:val="000000"/>
          <w:sz w:val="24"/>
          <w:lang w:eastAsia="ru-RU" w:bidi="ru-RU"/>
        </w:rPr>
        <w:t xml:space="preserve"> 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>лица,</w:t>
      </w:r>
      <w:r w:rsidR="008E0BB9" w:rsidRPr="00373C24">
        <w:rPr>
          <w:rFonts w:ascii="Arial" w:hAnsi="Arial" w:cs="Arial"/>
          <w:color w:val="000000"/>
          <w:sz w:val="24"/>
          <w:lang w:eastAsia="ru-RU" w:bidi="ru-RU"/>
        </w:rPr>
        <w:t xml:space="preserve"> о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>бладающие</w:t>
      </w:r>
      <w:r w:rsidR="008E0BB9" w:rsidRPr="00373C24">
        <w:rPr>
          <w:rFonts w:ascii="Arial" w:hAnsi="Arial" w:cs="Arial"/>
          <w:color w:val="000000"/>
          <w:sz w:val="24"/>
          <w:lang w:eastAsia="ru-RU" w:bidi="ru-RU"/>
        </w:rPr>
        <w:t xml:space="preserve"> 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>соответствующими</w:t>
      </w:r>
      <w:r w:rsidR="008E0BB9" w:rsidRPr="00373C24">
        <w:rPr>
          <w:rFonts w:ascii="Arial" w:hAnsi="Arial" w:cs="Arial"/>
          <w:color w:val="000000"/>
          <w:sz w:val="24"/>
          <w:lang w:eastAsia="ru-RU" w:bidi="ru-RU"/>
        </w:rPr>
        <w:t xml:space="preserve"> 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>полномочиями</w:t>
      </w:r>
      <w:r w:rsidR="008E0BB9" w:rsidRPr="00373C24">
        <w:rPr>
          <w:rFonts w:ascii="Arial" w:hAnsi="Arial" w:cs="Arial"/>
          <w:color w:val="000000"/>
          <w:sz w:val="24"/>
          <w:lang w:eastAsia="ru-RU" w:bidi="ru-RU"/>
        </w:rPr>
        <w:t xml:space="preserve"> 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>(</w:t>
      </w:r>
      <w:r w:rsidRPr="00373C24">
        <w:rPr>
          <w:rFonts w:ascii="Arial" w:hAnsi="Arial" w:cs="Arial"/>
          <w:color w:val="000000"/>
          <w:sz w:val="24"/>
          <w:lang w:eastAsia="ru-RU" w:bidi="ru-RU"/>
        </w:rPr>
        <w:t xml:space="preserve">далее – </w:t>
      </w:r>
      <w:r w:rsidR="0021362D" w:rsidRPr="00373C24">
        <w:rPr>
          <w:rFonts w:ascii="Arial" w:hAnsi="Arial" w:cs="Arial"/>
          <w:color w:val="000000"/>
          <w:sz w:val="24"/>
          <w:lang w:eastAsia="ru-RU" w:bidi="ru-RU"/>
        </w:rPr>
        <w:t>представитель).</w:t>
      </w:r>
    </w:p>
    <w:p w14:paraId="0671C234" w14:textId="77777777" w:rsidR="001746CA" w:rsidRPr="00373C24" w:rsidRDefault="00373C24" w:rsidP="00373C24">
      <w:pPr>
        <w:pStyle w:val="12"/>
        <w:shd w:val="clear" w:color="auto" w:fill="auto"/>
        <w:tabs>
          <w:tab w:val="left" w:pos="1445"/>
        </w:tabs>
        <w:rPr>
          <w:rFonts w:ascii="Arial" w:hAnsi="Arial" w:cs="Arial"/>
          <w:sz w:val="24"/>
        </w:rPr>
      </w:pPr>
      <w:r w:rsidRPr="00373C24">
        <w:rPr>
          <w:rFonts w:ascii="Arial" w:hAnsi="Arial" w:cs="Arial"/>
          <w:sz w:val="24"/>
        </w:rPr>
        <w:t>1.4.</w:t>
      </w:r>
      <w:r w:rsidR="001746CA" w:rsidRPr="00373C24">
        <w:rPr>
          <w:rFonts w:ascii="Arial" w:hAnsi="Arial" w:cs="Arial"/>
          <w:sz w:val="24"/>
        </w:rPr>
        <w:t xml:space="preserve">В соответствии с положениями статьи 7.4 </w:t>
      </w:r>
      <w:r w:rsidR="001030A9" w:rsidRPr="00373C24">
        <w:rPr>
          <w:rFonts w:ascii="Arial" w:hAnsi="Arial" w:cs="Arial"/>
          <w:sz w:val="24"/>
        </w:rPr>
        <w:t>Закона Ханты-Мансийского автономного округа</w:t>
      </w:r>
      <w:r w:rsidRPr="00373C24">
        <w:rPr>
          <w:rFonts w:ascii="Arial" w:hAnsi="Arial" w:cs="Arial"/>
          <w:sz w:val="24"/>
        </w:rPr>
        <w:t xml:space="preserve"> – Югр</w:t>
      </w:r>
      <w:r w:rsidR="001030A9" w:rsidRPr="00373C24">
        <w:rPr>
          <w:rFonts w:ascii="Arial" w:hAnsi="Arial" w:cs="Arial"/>
          <w:sz w:val="24"/>
        </w:rPr>
        <w:t>ы от</w:t>
      </w:r>
      <w:r w:rsidR="008C296F" w:rsidRPr="00373C24">
        <w:rPr>
          <w:rFonts w:ascii="Arial" w:hAnsi="Arial" w:cs="Arial"/>
          <w:sz w:val="24"/>
        </w:rPr>
        <w:t xml:space="preserve"> </w:t>
      </w:r>
      <w:r w:rsidR="001030A9" w:rsidRPr="00373C24">
        <w:rPr>
          <w:rFonts w:ascii="Arial" w:hAnsi="Arial" w:cs="Arial"/>
          <w:sz w:val="24"/>
        </w:rPr>
        <w:t>6</w:t>
      </w:r>
      <w:r w:rsidR="008C296F" w:rsidRPr="00373C24">
        <w:rPr>
          <w:rFonts w:ascii="Arial" w:hAnsi="Arial" w:cs="Arial"/>
          <w:sz w:val="24"/>
        </w:rPr>
        <w:t xml:space="preserve"> </w:t>
      </w:r>
      <w:r w:rsidR="001030A9" w:rsidRPr="00373C24">
        <w:rPr>
          <w:rFonts w:ascii="Arial" w:hAnsi="Arial" w:cs="Arial"/>
          <w:sz w:val="24"/>
        </w:rPr>
        <w:t xml:space="preserve">июля 2005 года </w:t>
      </w:r>
      <w:hyperlink r:id="rId35" w:tooltip="ЗАКОН от 06.07.2005 № 57-оз Дума Ханты-Мансийского автономного округа-Югры&#10;&#10;О РЕГУЛИРОВАНИИ ОТДЕЛЬНЫХ ЖИЛИЩНЫХ ОТНОШЕНИЙ В ХАНТЫ-МАНСИЙСКОМ АВТОНОМНОМ ОКРУГЕ – ЮГРЕ" w:history="1">
        <w:r w:rsidRPr="00373C24">
          <w:rPr>
            <w:rStyle w:val="aff2"/>
            <w:rFonts w:ascii="Arial" w:hAnsi="Arial" w:cs="Arial"/>
            <w:sz w:val="24"/>
          </w:rPr>
          <w:t xml:space="preserve"> № </w:t>
        </w:r>
        <w:r w:rsidR="001030A9" w:rsidRPr="00373C24">
          <w:rPr>
            <w:rStyle w:val="aff2"/>
            <w:rFonts w:ascii="Arial" w:hAnsi="Arial" w:cs="Arial"/>
            <w:sz w:val="24"/>
          </w:rPr>
          <w:t xml:space="preserve">57-оз </w:t>
        </w:r>
        <w:r w:rsidRPr="00373C24">
          <w:rPr>
            <w:rStyle w:val="aff2"/>
            <w:rFonts w:ascii="Arial" w:hAnsi="Arial" w:cs="Arial"/>
            <w:sz w:val="24"/>
          </w:rPr>
          <w:t>«</w:t>
        </w:r>
        <w:r w:rsidR="001030A9" w:rsidRPr="00373C24">
          <w:rPr>
            <w:rStyle w:val="aff2"/>
            <w:rFonts w:ascii="Arial" w:hAnsi="Arial" w:cs="Arial"/>
            <w:sz w:val="24"/>
          </w:rPr>
          <w:t>О регулировании отдельных жилищных отношений в Ханты-Мансийском автономном округе</w:t>
        </w:r>
        <w:r w:rsidRPr="00373C24">
          <w:rPr>
            <w:rStyle w:val="aff2"/>
            <w:rFonts w:ascii="Arial" w:hAnsi="Arial" w:cs="Arial"/>
            <w:sz w:val="24"/>
          </w:rPr>
          <w:t xml:space="preserve"> – Югр</w:t>
        </w:r>
        <w:r w:rsidR="001030A9" w:rsidRPr="00373C24">
          <w:rPr>
            <w:rStyle w:val="aff2"/>
            <w:rFonts w:ascii="Arial" w:hAnsi="Arial" w:cs="Arial"/>
            <w:sz w:val="24"/>
          </w:rPr>
          <w:t>е</w:t>
        </w:r>
        <w:r w:rsidRPr="00373C24">
          <w:rPr>
            <w:rStyle w:val="aff2"/>
            <w:rFonts w:ascii="Arial" w:hAnsi="Arial" w:cs="Arial"/>
            <w:sz w:val="24"/>
          </w:rPr>
          <w:t>»</w:t>
        </w:r>
      </w:hyperlink>
      <w:r w:rsidR="001030A9" w:rsidRPr="00373C24">
        <w:rPr>
          <w:rFonts w:ascii="Arial" w:hAnsi="Arial" w:cs="Arial"/>
          <w:sz w:val="24"/>
        </w:rPr>
        <w:t xml:space="preserve"> (</w:t>
      </w:r>
      <w:r w:rsidRPr="00373C24">
        <w:rPr>
          <w:rFonts w:ascii="Arial" w:hAnsi="Arial" w:cs="Arial"/>
          <w:sz w:val="24"/>
        </w:rPr>
        <w:t xml:space="preserve">далее – </w:t>
      </w:r>
      <w:r w:rsidR="001030A9" w:rsidRPr="00373C24">
        <w:rPr>
          <w:rFonts w:ascii="Arial" w:hAnsi="Arial" w:cs="Arial"/>
          <w:sz w:val="24"/>
        </w:rPr>
        <w:t xml:space="preserve">Закон автономного округа </w:t>
      </w:r>
      <w:r w:rsidRPr="00373C24">
        <w:rPr>
          <w:rFonts w:ascii="Arial" w:hAnsi="Arial" w:cs="Arial"/>
          <w:sz w:val="24"/>
        </w:rPr>
        <w:t>«</w:t>
      </w:r>
      <w:r w:rsidR="001030A9" w:rsidRPr="00373C24">
        <w:rPr>
          <w:rFonts w:ascii="Arial" w:hAnsi="Arial" w:cs="Arial"/>
          <w:sz w:val="24"/>
        </w:rPr>
        <w:t>О регулировании отдельных жилищных отношений в Ханты-Мансийском автономном округе</w:t>
      </w:r>
      <w:r w:rsidRPr="00373C24">
        <w:rPr>
          <w:rFonts w:ascii="Arial" w:hAnsi="Arial" w:cs="Arial"/>
          <w:sz w:val="24"/>
        </w:rPr>
        <w:t xml:space="preserve"> – Югр</w:t>
      </w:r>
      <w:r w:rsidR="001030A9" w:rsidRPr="00373C24">
        <w:rPr>
          <w:rFonts w:ascii="Arial" w:hAnsi="Arial" w:cs="Arial"/>
          <w:sz w:val="24"/>
        </w:rPr>
        <w:t>е</w:t>
      </w:r>
      <w:r w:rsidRPr="00373C24">
        <w:rPr>
          <w:rFonts w:ascii="Arial" w:hAnsi="Arial" w:cs="Arial"/>
          <w:sz w:val="24"/>
        </w:rPr>
        <w:t>»</w:t>
      </w:r>
      <w:r w:rsidR="001030A9" w:rsidRPr="00373C24">
        <w:rPr>
          <w:rFonts w:ascii="Arial" w:hAnsi="Arial" w:cs="Arial"/>
          <w:sz w:val="24"/>
        </w:rPr>
        <w:t>)</w:t>
      </w:r>
      <w:r w:rsidR="001746CA" w:rsidRPr="00373C24">
        <w:rPr>
          <w:rFonts w:ascii="Arial" w:hAnsi="Arial" w:cs="Arial"/>
          <w:sz w:val="24"/>
        </w:rPr>
        <w:t xml:space="preserve"> и статьи 6.2 </w:t>
      </w:r>
      <w:r w:rsidR="00DD6ABA" w:rsidRPr="00373C24">
        <w:rPr>
          <w:rFonts w:ascii="Arial" w:hAnsi="Arial" w:cs="Arial"/>
          <w:sz w:val="24"/>
        </w:rPr>
        <w:t xml:space="preserve">Закона Ханты-Мансийского автономного округа от 3 мая 2000 года </w:t>
      </w:r>
      <w:hyperlink r:id="rId36" w:tooltip="ЗАКОН от 03.05.2000 № 26-оз Дума Ханты-Мансийского автономного округа&#10;&#10;ОБ ИЗЪЯТИИ И ПРЕДОСТАВЛЕНИИ ЗЕМЕЛЬНЫХ УЧАСТКОВ НА ТЕРРИТОРИИ ХАНТЫ-МАНСИЙСКОГО АВТОНОМНОГО ОКРУГА" w:history="1">
        <w:r w:rsidRPr="00373C24">
          <w:rPr>
            <w:rStyle w:val="aff2"/>
            <w:rFonts w:ascii="Arial" w:hAnsi="Arial" w:cs="Arial"/>
            <w:sz w:val="24"/>
          </w:rPr>
          <w:t xml:space="preserve"> № </w:t>
        </w:r>
        <w:r w:rsidR="00DD6ABA" w:rsidRPr="00373C24">
          <w:rPr>
            <w:rStyle w:val="aff2"/>
            <w:rFonts w:ascii="Arial" w:hAnsi="Arial" w:cs="Arial"/>
            <w:sz w:val="24"/>
          </w:rPr>
          <w:t>26-оз</w:t>
        </w:r>
        <w:r w:rsidR="008C296F" w:rsidRPr="00373C24">
          <w:rPr>
            <w:rStyle w:val="aff2"/>
            <w:rFonts w:ascii="Arial" w:hAnsi="Arial" w:cs="Arial"/>
            <w:sz w:val="24"/>
          </w:rPr>
          <w:t xml:space="preserve"> </w:t>
        </w:r>
        <w:r w:rsidRPr="00373C24">
          <w:rPr>
            <w:rStyle w:val="aff2"/>
            <w:rFonts w:ascii="Arial" w:hAnsi="Arial" w:cs="Arial"/>
            <w:sz w:val="24"/>
          </w:rPr>
          <w:t>«</w:t>
        </w:r>
        <w:r w:rsidR="00DD6ABA" w:rsidRPr="00373C24">
          <w:rPr>
            <w:rStyle w:val="aff2"/>
            <w:rFonts w:ascii="Arial" w:hAnsi="Arial" w:cs="Arial"/>
            <w:sz w:val="24"/>
          </w:rPr>
          <w:t>О регулировании отдельных земельных отношений</w:t>
        </w:r>
      </w:hyperlink>
      <w:r w:rsidR="00DD6ABA" w:rsidRPr="00373C24">
        <w:rPr>
          <w:rFonts w:ascii="Arial" w:hAnsi="Arial" w:cs="Arial"/>
          <w:sz w:val="24"/>
        </w:rPr>
        <w:t xml:space="preserve"> в Ханты-Мансийском автономном округе</w:t>
      </w:r>
      <w:r w:rsidRPr="00373C24">
        <w:rPr>
          <w:rFonts w:ascii="Arial" w:hAnsi="Arial" w:cs="Arial"/>
          <w:sz w:val="24"/>
        </w:rPr>
        <w:t xml:space="preserve"> – Югр</w:t>
      </w:r>
      <w:r w:rsidR="00DD6ABA" w:rsidRPr="00373C24">
        <w:rPr>
          <w:rFonts w:ascii="Arial" w:hAnsi="Arial" w:cs="Arial"/>
          <w:sz w:val="24"/>
        </w:rPr>
        <w:t>е</w:t>
      </w:r>
      <w:r w:rsidRPr="00373C24">
        <w:rPr>
          <w:rFonts w:ascii="Arial" w:hAnsi="Arial" w:cs="Arial"/>
          <w:sz w:val="24"/>
        </w:rPr>
        <w:t>»</w:t>
      </w:r>
      <w:r w:rsidR="00DD6ABA" w:rsidRPr="00373C24">
        <w:rPr>
          <w:rFonts w:ascii="Arial" w:hAnsi="Arial" w:cs="Arial"/>
          <w:sz w:val="24"/>
        </w:rPr>
        <w:t xml:space="preserve"> (</w:t>
      </w:r>
      <w:r w:rsidRPr="00373C24">
        <w:rPr>
          <w:rFonts w:ascii="Arial" w:hAnsi="Arial" w:cs="Arial"/>
          <w:sz w:val="24"/>
        </w:rPr>
        <w:t xml:space="preserve">далее – </w:t>
      </w:r>
      <w:r w:rsidR="00DD6ABA" w:rsidRPr="00373C24">
        <w:rPr>
          <w:rFonts w:ascii="Arial" w:hAnsi="Arial" w:cs="Arial"/>
          <w:sz w:val="24"/>
        </w:rPr>
        <w:t xml:space="preserve">Закон автономного округа </w:t>
      </w:r>
      <w:r w:rsidRPr="00373C24">
        <w:rPr>
          <w:rFonts w:ascii="Arial" w:hAnsi="Arial" w:cs="Arial"/>
          <w:sz w:val="24"/>
        </w:rPr>
        <w:t>«</w:t>
      </w:r>
      <w:r w:rsidR="00DD6ABA" w:rsidRPr="00373C24">
        <w:rPr>
          <w:rFonts w:ascii="Arial" w:hAnsi="Arial" w:cs="Arial"/>
          <w:sz w:val="24"/>
        </w:rPr>
        <w:t>О регулировании отдельных земельных отношений в Ханты-Мансийском автономном округе</w:t>
      </w:r>
      <w:r w:rsidRPr="00373C24">
        <w:rPr>
          <w:rFonts w:ascii="Arial" w:hAnsi="Arial" w:cs="Arial"/>
          <w:sz w:val="24"/>
        </w:rPr>
        <w:t xml:space="preserve"> – Югр</w:t>
      </w:r>
      <w:r w:rsidR="00DD6ABA" w:rsidRPr="00373C24">
        <w:rPr>
          <w:rFonts w:ascii="Arial" w:hAnsi="Arial" w:cs="Arial"/>
          <w:sz w:val="24"/>
        </w:rPr>
        <w:t>е</w:t>
      </w:r>
      <w:r w:rsidRPr="00373C24">
        <w:rPr>
          <w:rFonts w:ascii="Arial" w:hAnsi="Arial" w:cs="Arial"/>
          <w:sz w:val="24"/>
        </w:rPr>
        <w:t>»</w:t>
      </w:r>
      <w:r w:rsidR="00DD6ABA" w:rsidRPr="00373C24">
        <w:rPr>
          <w:rFonts w:ascii="Arial" w:hAnsi="Arial" w:cs="Arial"/>
          <w:sz w:val="24"/>
        </w:rPr>
        <w:t>)</w:t>
      </w:r>
      <w:r w:rsidR="001746CA" w:rsidRPr="00373C24">
        <w:rPr>
          <w:rFonts w:ascii="Arial" w:hAnsi="Arial" w:cs="Arial"/>
          <w:sz w:val="24"/>
        </w:rPr>
        <w:t xml:space="preserve"> заявителями являются граждане Российской Федерации, прожившие на территории Ханты-Мансийского автономного округа</w:t>
      </w:r>
      <w:r w:rsidRPr="00373C24">
        <w:rPr>
          <w:rFonts w:ascii="Arial" w:hAnsi="Arial" w:cs="Arial"/>
          <w:sz w:val="24"/>
        </w:rPr>
        <w:t xml:space="preserve"> – Югр</w:t>
      </w:r>
      <w:r w:rsidR="001746CA" w:rsidRPr="00373C24">
        <w:rPr>
          <w:rFonts w:ascii="Arial" w:hAnsi="Arial" w:cs="Arial"/>
          <w:sz w:val="24"/>
        </w:rPr>
        <w:t>ы (</w:t>
      </w:r>
      <w:r w:rsidRPr="00373C24">
        <w:rPr>
          <w:rFonts w:ascii="Arial" w:hAnsi="Arial" w:cs="Arial"/>
          <w:sz w:val="24"/>
        </w:rPr>
        <w:t xml:space="preserve">далее – </w:t>
      </w:r>
      <w:r w:rsidR="001746CA" w:rsidRPr="00373C24">
        <w:rPr>
          <w:rFonts w:ascii="Arial" w:hAnsi="Arial" w:cs="Arial"/>
          <w:sz w:val="24"/>
        </w:rPr>
        <w:t>автономный округ)</w:t>
      </w:r>
      <w:r w:rsidR="008C296F" w:rsidRPr="00373C24">
        <w:rPr>
          <w:rFonts w:ascii="Arial" w:hAnsi="Arial" w:cs="Arial"/>
          <w:sz w:val="24"/>
        </w:rPr>
        <w:t xml:space="preserve"> </w:t>
      </w:r>
      <w:r w:rsidR="001746CA" w:rsidRPr="00373C24">
        <w:rPr>
          <w:rFonts w:ascii="Arial" w:hAnsi="Arial" w:cs="Arial"/>
          <w:sz w:val="24"/>
        </w:rPr>
        <w:t xml:space="preserve">не менее пяти лет, не являющиеся собственниками земельных участков, предназначенных для индивидуального жилищного строительства, или </w:t>
      </w:r>
      <w:r w:rsidR="001746CA" w:rsidRPr="00373C24">
        <w:rPr>
          <w:rFonts w:ascii="Arial" w:hAnsi="Arial" w:cs="Arial"/>
          <w:sz w:val="24"/>
        </w:rPr>
        <w:lastRenderedPageBreak/>
        <w:t>членами семьи собственника земельных участков, предназначенных для индивидуального жилищного строительства, относящиеся к следующим категориям:</w:t>
      </w:r>
    </w:p>
    <w:p w14:paraId="5534082D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1) граждане, состоящие на учете в качестве нуждающихся в жилых помещениях, предоставляемых по договорам социального найма;</w:t>
      </w:r>
    </w:p>
    <w:p w14:paraId="482A8488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2) инвалиды, семьи, имеющие детей-инвалидов;</w:t>
      </w:r>
    </w:p>
    <w:p w14:paraId="222B3B9C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3) граждане, имеющие трех и более детей;</w:t>
      </w:r>
    </w:p>
    <w:p w14:paraId="6F9AA038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4) лица, усыновившие (удочерившие) одного и более детей-сирот и детей, оставшихся без попечения родителей;</w:t>
      </w:r>
    </w:p>
    <w:p w14:paraId="1A01684D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5) ветераны Великой Отечественной войны, ветераны боевых действий, ветераны военной службы, ветераны государственной службы и ветераны труда,</w:t>
      </w:r>
      <w:r w:rsidR="00373C24" w:rsidRPr="00373C24">
        <w:rPr>
          <w:rFonts w:ascii="Arial" w:hAnsi="Arial" w:cs="Arial"/>
          <w:sz w:val="24"/>
          <w:szCs w:val="28"/>
        </w:rPr>
        <w:t xml:space="preserve"> </w:t>
      </w:r>
      <w:r w:rsidRPr="00373C24">
        <w:rPr>
          <w:rFonts w:ascii="Arial" w:hAnsi="Arial" w:cs="Arial"/>
          <w:sz w:val="24"/>
          <w:szCs w:val="28"/>
        </w:rPr>
        <w:t xml:space="preserve">а также члены семей погибших (умерших) инвалидов войны, участников Великой Отечественной войны и ветеранов боевых действий, на которых распространяются меры социальной поддержки в соответствии с Федеральным законом от 12 января 1995 года </w:t>
      </w:r>
      <w:hyperlink r:id="rId37" w:tooltip="№ 5-ФЗ " w:history="1">
        <w:r w:rsidR="00373C24" w:rsidRPr="00373C24">
          <w:rPr>
            <w:rStyle w:val="aff2"/>
            <w:rFonts w:ascii="Arial" w:hAnsi="Arial" w:cs="Arial"/>
            <w:sz w:val="24"/>
            <w:szCs w:val="28"/>
          </w:rPr>
          <w:t xml:space="preserve"> № </w:t>
        </w:r>
        <w:r w:rsidRPr="00373C24">
          <w:rPr>
            <w:rStyle w:val="aff2"/>
            <w:rFonts w:ascii="Arial" w:hAnsi="Arial" w:cs="Arial"/>
            <w:sz w:val="24"/>
            <w:szCs w:val="28"/>
          </w:rPr>
          <w:t xml:space="preserve">5-ФЗ </w:t>
        </w:r>
        <w:r w:rsidR="00373C24" w:rsidRPr="00373C24">
          <w:rPr>
            <w:rStyle w:val="aff2"/>
            <w:rFonts w:ascii="Arial" w:hAnsi="Arial" w:cs="Arial"/>
            <w:sz w:val="24"/>
            <w:szCs w:val="28"/>
          </w:rPr>
          <w:t>«</w:t>
        </w:r>
        <w:r w:rsidRPr="00373C24">
          <w:rPr>
            <w:rStyle w:val="aff2"/>
            <w:rFonts w:ascii="Arial" w:hAnsi="Arial" w:cs="Arial"/>
            <w:sz w:val="24"/>
            <w:szCs w:val="28"/>
          </w:rPr>
          <w:t>О</w:t>
        </w:r>
        <w:r w:rsidR="008C296F" w:rsidRPr="00373C24">
          <w:rPr>
            <w:rStyle w:val="aff2"/>
            <w:rFonts w:ascii="Arial" w:hAnsi="Arial" w:cs="Arial"/>
            <w:sz w:val="24"/>
            <w:szCs w:val="28"/>
          </w:rPr>
          <w:t xml:space="preserve"> </w:t>
        </w:r>
        <w:r w:rsidRPr="00373C24">
          <w:rPr>
            <w:rStyle w:val="aff2"/>
            <w:rFonts w:ascii="Arial" w:hAnsi="Arial" w:cs="Arial"/>
            <w:sz w:val="24"/>
            <w:szCs w:val="28"/>
          </w:rPr>
          <w:t>ветеранах</w:t>
        </w:r>
      </w:hyperlink>
      <w:r w:rsidR="00373C24" w:rsidRPr="00373C24">
        <w:rPr>
          <w:rFonts w:ascii="Arial" w:hAnsi="Arial" w:cs="Arial"/>
          <w:sz w:val="24"/>
          <w:szCs w:val="28"/>
        </w:rPr>
        <w:t>«</w:t>
      </w:r>
      <w:r w:rsidRPr="00373C24">
        <w:rPr>
          <w:rFonts w:ascii="Arial" w:hAnsi="Arial" w:cs="Arial"/>
          <w:sz w:val="24"/>
          <w:szCs w:val="28"/>
        </w:rPr>
        <w:t>;</w:t>
      </w:r>
    </w:p>
    <w:p w14:paraId="430B1170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 xml:space="preserve">6) лица, на которых распространяются меры социальной поддержки, установленные Федеральными законами от 10 января 2002 года </w:t>
      </w:r>
      <w:hyperlink r:id="rId38" w:tooltip="№ 2-ФЗ " w:history="1">
        <w:r w:rsidR="00373C24" w:rsidRPr="00373C24">
          <w:rPr>
            <w:rStyle w:val="aff2"/>
            <w:rFonts w:ascii="Arial" w:hAnsi="Arial" w:cs="Arial"/>
            <w:sz w:val="24"/>
            <w:szCs w:val="28"/>
          </w:rPr>
          <w:t xml:space="preserve"> № </w:t>
        </w:r>
        <w:r w:rsidRPr="00373C24">
          <w:rPr>
            <w:rStyle w:val="aff2"/>
            <w:rFonts w:ascii="Arial" w:hAnsi="Arial" w:cs="Arial"/>
            <w:sz w:val="24"/>
            <w:szCs w:val="28"/>
          </w:rPr>
          <w:t xml:space="preserve">2-ФЗ </w:t>
        </w:r>
        <w:r w:rsidR="00373C24" w:rsidRPr="00373C24">
          <w:rPr>
            <w:rStyle w:val="aff2"/>
            <w:rFonts w:ascii="Arial" w:hAnsi="Arial" w:cs="Arial"/>
            <w:sz w:val="24"/>
            <w:szCs w:val="28"/>
          </w:rPr>
          <w:t>«</w:t>
        </w:r>
        <w:r w:rsidRPr="00373C24">
          <w:rPr>
            <w:rStyle w:val="aff2"/>
            <w:rFonts w:ascii="Arial" w:hAnsi="Arial" w:cs="Arial"/>
            <w:sz w:val="24"/>
            <w:szCs w:val="28"/>
          </w:rPr>
          <w:t>О</w:t>
        </w:r>
        <w:r w:rsidR="008C296F" w:rsidRPr="00373C24">
          <w:rPr>
            <w:rStyle w:val="aff2"/>
            <w:rFonts w:ascii="Arial" w:hAnsi="Arial" w:cs="Arial"/>
            <w:sz w:val="24"/>
            <w:szCs w:val="28"/>
          </w:rPr>
          <w:t xml:space="preserve"> </w:t>
        </w:r>
        <w:r w:rsidRPr="00373C24">
          <w:rPr>
            <w:rStyle w:val="aff2"/>
            <w:rFonts w:ascii="Arial" w:hAnsi="Arial" w:cs="Arial"/>
            <w:sz w:val="24"/>
            <w:szCs w:val="28"/>
          </w:rPr>
          <w:t>социальных гарантиях гражданам</w:t>
        </w:r>
      </w:hyperlink>
      <w:r w:rsidRPr="00373C24">
        <w:rPr>
          <w:rFonts w:ascii="Arial" w:hAnsi="Arial" w:cs="Arial"/>
          <w:sz w:val="24"/>
          <w:szCs w:val="28"/>
        </w:rPr>
        <w:t>, подвергшимся радиационному воздействию вследствие ядерных испытаний на Семипалатинском полигоне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 xml:space="preserve">, от 26 ноября 1998 года </w:t>
      </w:r>
      <w:hyperlink r:id="rId39" w:tooltip="№ 175-ФЗ " w:history="1">
        <w:r w:rsidR="00373C24" w:rsidRPr="00373C24">
          <w:rPr>
            <w:rStyle w:val="aff2"/>
            <w:rFonts w:ascii="Arial" w:hAnsi="Arial" w:cs="Arial"/>
            <w:sz w:val="24"/>
            <w:szCs w:val="28"/>
          </w:rPr>
          <w:t xml:space="preserve"> № </w:t>
        </w:r>
        <w:r w:rsidRPr="00373C24">
          <w:rPr>
            <w:rStyle w:val="aff2"/>
            <w:rFonts w:ascii="Arial" w:hAnsi="Arial" w:cs="Arial"/>
            <w:sz w:val="24"/>
            <w:szCs w:val="28"/>
          </w:rPr>
          <w:t xml:space="preserve">175-ФЗ </w:t>
        </w:r>
        <w:r w:rsidR="00373C24" w:rsidRPr="00373C24">
          <w:rPr>
            <w:rStyle w:val="aff2"/>
            <w:rFonts w:ascii="Arial" w:hAnsi="Arial" w:cs="Arial"/>
            <w:sz w:val="24"/>
            <w:szCs w:val="28"/>
          </w:rPr>
          <w:t>«</w:t>
        </w:r>
        <w:r w:rsidRPr="00373C24">
          <w:rPr>
            <w:rStyle w:val="aff2"/>
            <w:rFonts w:ascii="Arial" w:hAnsi="Arial" w:cs="Arial"/>
            <w:sz w:val="24"/>
            <w:szCs w:val="28"/>
          </w:rPr>
          <w:t>О социальной защите граждан</w:t>
        </w:r>
      </w:hyperlink>
      <w:r w:rsidRPr="00373C24">
        <w:rPr>
          <w:rFonts w:ascii="Arial" w:hAnsi="Arial" w:cs="Arial"/>
          <w:sz w:val="24"/>
          <w:szCs w:val="28"/>
        </w:rPr>
        <w:t xml:space="preserve"> Российской Федерации, подвергшихся воздействию радиации вследствие аварии в 1957 году на производственном объединении </w:t>
      </w:r>
      <w:r w:rsidR="00373C24" w:rsidRPr="00373C24">
        <w:rPr>
          <w:rFonts w:ascii="Arial" w:hAnsi="Arial" w:cs="Arial"/>
          <w:sz w:val="24"/>
          <w:szCs w:val="28"/>
        </w:rPr>
        <w:t>«</w:t>
      </w:r>
      <w:r w:rsidRPr="00373C24">
        <w:rPr>
          <w:rFonts w:ascii="Arial" w:hAnsi="Arial" w:cs="Arial"/>
          <w:sz w:val="24"/>
          <w:szCs w:val="28"/>
        </w:rPr>
        <w:t>Маяк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 xml:space="preserve"> и сбросов радиоактивных отходов в реку Теча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 xml:space="preserve">, от 15 мая 1991 года </w:t>
      </w:r>
      <w:hyperlink r:id="rId40" w:tooltip="от 15.05.1991 № 1244-1 " w:history="1">
        <w:r w:rsidR="00373C24" w:rsidRPr="00373C24">
          <w:rPr>
            <w:rStyle w:val="aff2"/>
            <w:rFonts w:ascii="Arial" w:hAnsi="Arial" w:cs="Arial"/>
            <w:sz w:val="24"/>
            <w:szCs w:val="28"/>
          </w:rPr>
          <w:t xml:space="preserve"> № </w:t>
        </w:r>
        <w:r w:rsidRPr="00373C24">
          <w:rPr>
            <w:rStyle w:val="aff2"/>
            <w:rFonts w:ascii="Arial" w:hAnsi="Arial" w:cs="Arial"/>
            <w:sz w:val="24"/>
            <w:szCs w:val="28"/>
          </w:rPr>
          <w:t xml:space="preserve">1244-1 </w:t>
        </w:r>
        <w:r w:rsidR="00373C24" w:rsidRPr="00373C24">
          <w:rPr>
            <w:rStyle w:val="aff2"/>
            <w:rFonts w:ascii="Arial" w:hAnsi="Arial" w:cs="Arial"/>
            <w:sz w:val="24"/>
            <w:szCs w:val="28"/>
          </w:rPr>
          <w:t>«</w:t>
        </w:r>
        <w:r w:rsidRPr="00373C24">
          <w:rPr>
            <w:rStyle w:val="aff2"/>
            <w:rFonts w:ascii="Arial" w:hAnsi="Arial" w:cs="Arial"/>
            <w:sz w:val="24"/>
            <w:szCs w:val="28"/>
          </w:rPr>
          <w:t>О</w:t>
        </w:r>
        <w:r w:rsidR="008C296F" w:rsidRPr="00373C24">
          <w:rPr>
            <w:rStyle w:val="aff2"/>
            <w:rFonts w:ascii="Arial" w:hAnsi="Arial" w:cs="Arial"/>
            <w:sz w:val="24"/>
            <w:szCs w:val="28"/>
          </w:rPr>
          <w:t xml:space="preserve"> </w:t>
        </w:r>
        <w:r w:rsidRPr="00373C24">
          <w:rPr>
            <w:rStyle w:val="aff2"/>
            <w:rFonts w:ascii="Arial" w:hAnsi="Arial" w:cs="Arial"/>
            <w:sz w:val="24"/>
            <w:szCs w:val="28"/>
          </w:rPr>
          <w:t>социальной защите граждан, подвергшихся воздействию радиации</w:t>
        </w:r>
      </w:hyperlink>
      <w:r w:rsidRPr="00373C24">
        <w:rPr>
          <w:rFonts w:ascii="Arial" w:hAnsi="Arial" w:cs="Arial"/>
          <w:sz w:val="24"/>
          <w:szCs w:val="28"/>
        </w:rPr>
        <w:t xml:space="preserve"> вследствие катастрофы на Чернобыльской АЭС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>;</w:t>
      </w:r>
    </w:p>
    <w:p w14:paraId="1AA8C9C2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7) члены семьи военнослужащего, погибшего (умершего), пропавшего без вести в период прохождения военной службы (сборов) как по призыву, так и по контракту в мирное время начиная с 3 сентября 1945 года (независимо от воинского звания и причин смерти, кроме случаев противоправных действий) либо умершего вследствие ранения, травмы, контузии, увечья или заболевания, полученного</w:t>
      </w:r>
      <w:r w:rsidR="008C296F" w:rsidRPr="00373C24">
        <w:rPr>
          <w:rFonts w:ascii="Arial" w:hAnsi="Arial" w:cs="Arial"/>
          <w:sz w:val="24"/>
          <w:szCs w:val="28"/>
        </w:rPr>
        <w:t xml:space="preserve"> </w:t>
      </w:r>
      <w:r w:rsidRPr="00373C24">
        <w:rPr>
          <w:rFonts w:ascii="Arial" w:hAnsi="Arial" w:cs="Arial"/>
          <w:sz w:val="24"/>
          <w:szCs w:val="28"/>
        </w:rPr>
        <w:t>в период прохождения военной службы (сборов) и подтвержденного документами, независимо от даты смерти;</w:t>
      </w:r>
    </w:p>
    <w:p w14:paraId="5850E9AC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 xml:space="preserve">8) лица, имеющие звание </w:t>
      </w:r>
      <w:r w:rsidR="00373C24" w:rsidRPr="00373C24">
        <w:rPr>
          <w:rFonts w:ascii="Arial" w:hAnsi="Arial" w:cs="Arial"/>
          <w:sz w:val="24"/>
          <w:szCs w:val="28"/>
        </w:rPr>
        <w:t>«</w:t>
      </w:r>
      <w:r w:rsidRPr="00373C24">
        <w:rPr>
          <w:rFonts w:ascii="Arial" w:hAnsi="Arial" w:cs="Arial"/>
          <w:sz w:val="24"/>
          <w:szCs w:val="28"/>
        </w:rPr>
        <w:t>Почетный гражданин Ханты-Мансийского автономного округа</w:t>
      </w:r>
      <w:r w:rsidR="00373C24" w:rsidRPr="00373C24">
        <w:rPr>
          <w:rFonts w:ascii="Arial" w:hAnsi="Arial" w:cs="Arial"/>
          <w:sz w:val="24"/>
          <w:szCs w:val="28"/>
        </w:rPr>
        <w:t xml:space="preserve"> – Югр</w:t>
      </w:r>
      <w:r w:rsidRPr="00373C24">
        <w:rPr>
          <w:rFonts w:ascii="Arial" w:hAnsi="Arial" w:cs="Arial"/>
          <w:sz w:val="24"/>
          <w:szCs w:val="28"/>
        </w:rPr>
        <w:t>ы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>;</w:t>
      </w:r>
    </w:p>
    <w:p w14:paraId="33214F4A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9) лица не старше 35 лет, постоянно проживающие в сельской местности, окончившие профессиональные образовательные организации и образовательные организации высшего образования, работающие в сфере сельскохозяйственного производства, в бюджетной сфере в сельских населенных пунктах;</w:t>
      </w:r>
    </w:p>
    <w:p w14:paraId="1FEBA1A0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10) молодые семьи, имеющие детей;</w:t>
      </w:r>
    </w:p>
    <w:p w14:paraId="2DA44580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11) лица, на которых распространяются меры социальной поддержки реабилитированных лиц и лиц, признанных пострадавшими от политических репрессий, в соответствии с Законом Ханты-Мансийского автономного округа</w:t>
      </w:r>
      <w:r w:rsidR="00373C24" w:rsidRPr="00373C24">
        <w:rPr>
          <w:rFonts w:ascii="Arial" w:hAnsi="Arial" w:cs="Arial"/>
          <w:sz w:val="24"/>
          <w:szCs w:val="28"/>
        </w:rPr>
        <w:t xml:space="preserve"> – Югр</w:t>
      </w:r>
      <w:r w:rsidRPr="00373C24">
        <w:rPr>
          <w:rFonts w:ascii="Arial" w:hAnsi="Arial" w:cs="Arial"/>
          <w:sz w:val="24"/>
          <w:szCs w:val="28"/>
        </w:rPr>
        <w:t>ы от</w:t>
      </w:r>
      <w:r w:rsidR="008C296F" w:rsidRPr="00373C24">
        <w:rPr>
          <w:rFonts w:ascii="Arial" w:hAnsi="Arial" w:cs="Arial"/>
          <w:sz w:val="24"/>
          <w:szCs w:val="28"/>
        </w:rPr>
        <w:t xml:space="preserve"> </w:t>
      </w:r>
      <w:r w:rsidRPr="00373C24">
        <w:rPr>
          <w:rFonts w:ascii="Arial" w:hAnsi="Arial" w:cs="Arial"/>
          <w:sz w:val="24"/>
          <w:szCs w:val="28"/>
        </w:rPr>
        <w:t xml:space="preserve">24 декабря 2007 года </w:t>
      </w:r>
      <w:hyperlink r:id="rId41" w:tooltip="№ 197-оз " w:history="1">
        <w:r w:rsidR="00373C24" w:rsidRPr="00373C24">
          <w:rPr>
            <w:rStyle w:val="aff2"/>
            <w:rFonts w:ascii="Arial" w:hAnsi="Arial" w:cs="Arial"/>
            <w:sz w:val="24"/>
            <w:szCs w:val="28"/>
          </w:rPr>
          <w:t xml:space="preserve"> № </w:t>
        </w:r>
        <w:r w:rsidRPr="00373C24">
          <w:rPr>
            <w:rStyle w:val="aff2"/>
            <w:rFonts w:ascii="Arial" w:hAnsi="Arial" w:cs="Arial"/>
            <w:sz w:val="24"/>
            <w:szCs w:val="28"/>
          </w:rPr>
          <w:t xml:space="preserve">197-оз </w:t>
        </w:r>
        <w:r w:rsidR="00373C24" w:rsidRPr="00373C24">
          <w:rPr>
            <w:rStyle w:val="aff2"/>
            <w:rFonts w:ascii="Arial" w:hAnsi="Arial" w:cs="Arial"/>
            <w:sz w:val="24"/>
            <w:szCs w:val="28"/>
          </w:rPr>
          <w:t>«</w:t>
        </w:r>
        <w:r w:rsidRPr="00373C24">
          <w:rPr>
            <w:rStyle w:val="aff2"/>
            <w:rFonts w:ascii="Arial" w:hAnsi="Arial" w:cs="Arial"/>
            <w:sz w:val="24"/>
            <w:szCs w:val="28"/>
          </w:rPr>
          <w:t>О государственной</w:t>
        </w:r>
      </w:hyperlink>
      <w:r w:rsidRPr="00373C24">
        <w:rPr>
          <w:rFonts w:ascii="Arial" w:hAnsi="Arial" w:cs="Arial"/>
          <w:sz w:val="24"/>
          <w:szCs w:val="28"/>
        </w:rPr>
        <w:t xml:space="preserve"> социальной помощи и дополнительных мерах социальной помощи населению Ханты-Мансийского автономного округа</w:t>
      </w:r>
      <w:r w:rsidR="00373C24" w:rsidRPr="00373C24">
        <w:rPr>
          <w:rFonts w:ascii="Arial" w:hAnsi="Arial" w:cs="Arial"/>
          <w:sz w:val="24"/>
          <w:szCs w:val="28"/>
        </w:rPr>
        <w:t xml:space="preserve"> – Югр</w:t>
      </w:r>
      <w:r w:rsidRPr="00373C24">
        <w:rPr>
          <w:rFonts w:ascii="Arial" w:hAnsi="Arial" w:cs="Arial"/>
          <w:sz w:val="24"/>
          <w:szCs w:val="28"/>
        </w:rPr>
        <w:t>ы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>;</w:t>
      </w:r>
    </w:p>
    <w:p w14:paraId="120B1931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12) 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войны.</w:t>
      </w:r>
    </w:p>
    <w:p w14:paraId="4ED23089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i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Семьями (в том числе состоящими из одного родителя), имеющими детей-инвалидов, указанными в подпункте 2 настоящего пункта, признаются граждане Российской Федерации, прожившие на территории автономного округа не менее пяти лет (родители, усыновители, приемные родители), которые имеют детей-инвалидов</w:t>
      </w:r>
      <w:r w:rsidR="008C296F" w:rsidRPr="00373C24">
        <w:rPr>
          <w:rFonts w:ascii="Arial" w:hAnsi="Arial" w:cs="Arial"/>
          <w:sz w:val="24"/>
          <w:szCs w:val="28"/>
        </w:rPr>
        <w:t>-</w:t>
      </w:r>
      <w:r w:rsidRPr="00373C24">
        <w:rPr>
          <w:rFonts w:ascii="Arial" w:hAnsi="Arial" w:cs="Arial"/>
          <w:sz w:val="24"/>
          <w:szCs w:val="28"/>
        </w:rPr>
        <w:t xml:space="preserve">граждан Российской Федерации в возрасте до 18 лет, в том числе пасынков, падчериц, а также усыновленных детей и детей, воспитывающихся в приемных семьях, проживающих совместно с ними и не достигших возраста 18 лет. </w:t>
      </w:r>
    </w:p>
    <w:p w14:paraId="709CD966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 xml:space="preserve">Гражданами, имеющими трех и более детей, указанными в подпункте 3 настоящего пункта, признаются граждане Российской Федерации, прожившие на территории автономного округа не менее пяти лет (родители, усыновители, приемные родители), которые имеют трех и </w:t>
      </w:r>
      <w:r w:rsidRPr="00373C24">
        <w:rPr>
          <w:rFonts w:ascii="Arial" w:hAnsi="Arial" w:cs="Arial"/>
          <w:sz w:val="24"/>
          <w:szCs w:val="28"/>
        </w:rPr>
        <w:lastRenderedPageBreak/>
        <w:t>более детей</w:t>
      </w:r>
      <w:r w:rsidR="008C296F" w:rsidRPr="00373C24">
        <w:rPr>
          <w:rFonts w:ascii="Arial" w:hAnsi="Arial" w:cs="Arial"/>
          <w:sz w:val="24"/>
          <w:szCs w:val="28"/>
        </w:rPr>
        <w:t>-</w:t>
      </w:r>
      <w:r w:rsidRPr="00373C24">
        <w:rPr>
          <w:rFonts w:ascii="Arial" w:hAnsi="Arial" w:cs="Arial"/>
          <w:sz w:val="24"/>
          <w:szCs w:val="28"/>
        </w:rPr>
        <w:t>граждан Российской Федерации в возрасте до 18 лет, в том числе пасынков, падчериц, а также усыновленных детей и детей, воспитывающихся в приемных семьях, проживающих совместно с ними и не достигших возраста 18 лет. Бесплатно земельный участок может быть предоставлен гражданам, указанным в подпункте 3 настоящего пункта, только в том случае, если оба родителя (усыновителя, приемных родителя) либо единственный родитель (усыновитель, приемный родитель) и все несовершеннолетние дети являются гражданами Российской Федерации.</w:t>
      </w:r>
    </w:p>
    <w:p w14:paraId="4C4D11E5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К членам семьи военнослужащего, указанного в подпункте 7 настоящего пункта, относятся родители, супруга (супруг), не вступившая (не вступивший)</w:t>
      </w:r>
      <w:r w:rsidR="008C296F" w:rsidRPr="00373C24">
        <w:rPr>
          <w:rFonts w:ascii="Arial" w:hAnsi="Arial" w:cs="Arial"/>
          <w:sz w:val="24"/>
          <w:szCs w:val="28"/>
        </w:rPr>
        <w:t xml:space="preserve"> </w:t>
      </w:r>
      <w:r w:rsidRPr="00373C24">
        <w:rPr>
          <w:rFonts w:ascii="Arial" w:hAnsi="Arial" w:cs="Arial"/>
          <w:sz w:val="24"/>
          <w:szCs w:val="28"/>
        </w:rPr>
        <w:t>в по</w:t>
      </w:r>
      <w:r w:rsidR="008364C1" w:rsidRPr="00373C24">
        <w:rPr>
          <w:rFonts w:ascii="Arial" w:hAnsi="Arial" w:cs="Arial"/>
          <w:sz w:val="24"/>
          <w:szCs w:val="28"/>
        </w:rPr>
        <w:t>вторный брак, дети до достижения</w:t>
      </w:r>
      <w:r w:rsidRPr="00373C24">
        <w:rPr>
          <w:rFonts w:ascii="Arial" w:hAnsi="Arial" w:cs="Arial"/>
          <w:sz w:val="24"/>
          <w:szCs w:val="28"/>
        </w:rPr>
        <w:t xml:space="preserve"> ими возраста 18 лет.</w:t>
      </w:r>
    </w:p>
    <w:p w14:paraId="43B45123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Молодыми семьями (в том числе состоящими из одного молодого родителя), имеющими детей, указанными в подпункте 10 настоящего пункта, признаются граждане Российской Федерации, прожившие на территории автономного округа не менее пяти лет (родители, усыновители, приемные родители), которые имеют детей</w:t>
      </w:r>
      <w:r w:rsidR="008C296F" w:rsidRPr="00373C24">
        <w:rPr>
          <w:rFonts w:ascii="Arial" w:hAnsi="Arial" w:cs="Arial"/>
          <w:sz w:val="24"/>
          <w:szCs w:val="28"/>
        </w:rPr>
        <w:t>-</w:t>
      </w:r>
      <w:r w:rsidRPr="00373C24">
        <w:rPr>
          <w:rFonts w:ascii="Arial" w:hAnsi="Arial" w:cs="Arial"/>
          <w:sz w:val="24"/>
          <w:szCs w:val="28"/>
        </w:rPr>
        <w:t>граждан Российской Федерации в возрасте до 18 лет, в том числе пасынков, падчериц, а также усыновленных детей и детей, воспитывающихся в приемных семьях, проживающих совместно с ними и не достигших возраста 18 лет. При этом возраст каждого молодого родителя не должен превышать 35 лет на день принятия его на учет в соответствии со статьей 6.2 Закона автономного округа</w:t>
      </w:r>
      <w:r w:rsidR="008C296F" w:rsidRPr="00373C24">
        <w:rPr>
          <w:rFonts w:ascii="Arial" w:hAnsi="Arial" w:cs="Arial"/>
          <w:sz w:val="24"/>
          <w:szCs w:val="28"/>
        </w:rPr>
        <w:t xml:space="preserve"> </w:t>
      </w:r>
      <w:r w:rsidR="00373C24" w:rsidRPr="00373C24">
        <w:rPr>
          <w:rFonts w:ascii="Arial" w:hAnsi="Arial" w:cs="Arial"/>
          <w:sz w:val="24"/>
          <w:szCs w:val="28"/>
        </w:rPr>
        <w:t>«</w:t>
      </w:r>
      <w:r w:rsidRPr="00373C24">
        <w:rPr>
          <w:rFonts w:ascii="Arial" w:hAnsi="Arial" w:cs="Arial"/>
          <w:sz w:val="24"/>
          <w:szCs w:val="28"/>
        </w:rPr>
        <w:t>О регулировании отдельных земельных отношений в Ханты-Мансийском автономном округе</w:t>
      </w:r>
      <w:r w:rsidR="00373C24" w:rsidRPr="00373C24">
        <w:rPr>
          <w:rFonts w:ascii="Arial" w:hAnsi="Arial" w:cs="Arial"/>
          <w:sz w:val="24"/>
          <w:szCs w:val="28"/>
        </w:rPr>
        <w:t xml:space="preserve"> – Югр</w:t>
      </w:r>
      <w:r w:rsidRPr="00373C24">
        <w:rPr>
          <w:rFonts w:ascii="Arial" w:hAnsi="Arial" w:cs="Arial"/>
          <w:sz w:val="24"/>
          <w:szCs w:val="28"/>
        </w:rPr>
        <w:t>е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 xml:space="preserve">. Бесплатно земельный участок может быть предоставлен гражданам, относящимся к категории, указанной в подпункте 10 настоящего пункта, только в том случае, если оба родителя (усыновителя, приемных родителя) либо единственный родитель (усыновитель, приемный родитель) и все несовершеннолетние дети являются гражданами Российской Федерации. </w:t>
      </w:r>
    </w:p>
    <w:p w14:paraId="77998879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При этом не учитываются:</w:t>
      </w:r>
    </w:p>
    <w:p w14:paraId="58158537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дети, в отношении которых родители лишены родительских прав или ограничены в родительских правах;</w:t>
      </w:r>
    </w:p>
    <w:p w14:paraId="4CA4612D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дети, в отношении которых отменено усыновление;</w:t>
      </w:r>
    </w:p>
    <w:p w14:paraId="5930DF27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дети, отбывающие наказание в местах лишения свободы по приговору суда, вступившему в законную силу;</w:t>
      </w:r>
    </w:p>
    <w:p w14:paraId="42EDB2E9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дети, учтенные в составе другой семьи.</w:t>
      </w:r>
    </w:p>
    <w:p w14:paraId="33F56305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Требование относительно проживания граждан, относящихся к категориям, указанным в подпунктах 3 и 10 настоящего пункта, на территории автономного округа не менее пяти лет относится к одному из родителей (усыновителей, приемных родителей), находящихся в зарегистрированном браке, или единственному родителю (усыновителю, приемному родителю) и не распространяется на детей.</w:t>
      </w:r>
    </w:p>
    <w:p w14:paraId="67E49081" w14:textId="77777777" w:rsidR="001746CA" w:rsidRPr="00373C24" w:rsidRDefault="00373C24" w:rsidP="00373C24">
      <w:pPr>
        <w:pStyle w:val="12"/>
        <w:shd w:val="clear" w:color="auto" w:fill="auto"/>
        <w:tabs>
          <w:tab w:val="left" w:pos="1445"/>
        </w:tabs>
        <w:rPr>
          <w:rFonts w:ascii="Arial" w:hAnsi="Arial" w:cs="Arial"/>
          <w:sz w:val="24"/>
        </w:rPr>
      </w:pPr>
      <w:r w:rsidRPr="00373C24">
        <w:rPr>
          <w:rFonts w:ascii="Arial" w:hAnsi="Arial" w:cs="Arial"/>
          <w:sz w:val="24"/>
        </w:rPr>
        <w:t>1.5.</w:t>
      </w:r>
      <w:r w:rsidR="001746CA" w:rsidRPr="00373C24">
        <w:rPr>
          <w:rFonts w:ascii="Arial" w:hAnsi="Arial" w:cs="Arial"/>
          <w:sz w:val="24"/>
        </w:rPr>
        <w:t xml:space="preserve">В соответствии с пунктом 2 статьи 7.4 Закона автономного округа </w:t>
      </w:r>
      <w:r w:rsidRPr="00373C24">
        <w:rPr>
          <w:rFonts w:ascii="Arial" w:hAnsi="Arial" w:cs="Arial"/>
          <w:sz w:val="24"/>
        </w:rPr>
        <w:t>«</w:t>
      </w:r>
      <w:r w:rsidR="001746CA" w:rsidRPr="00373C24">
        <w:rPr>
          <w:rFonts w:ascii="Arial" w:hAnsi="Arial" w:cs="Arial"/>
          <w:sz w:val="24"/>
        </w:rPr>
        <w:t>О регулировании отдельных жилищных отношений в Ханты-Мансийском автономном округе</w:t>
      </w:r>
      <w:r w:rsidRPr="00373C24">
        <w:rPr>
          <w:rFonts w:ascii="Arial" w:hAnsi="Arial" w:cs="Arial"/>
          <w:sz w:val="24"/>
        </w:rPr>
        <w:t xml:space="preserve"> – Югр</w:t>
      </w:r>
      <w:r w:rsidR="001746CA" w:rsidRPr="00373C24">
        <w:rPr>
          <w:rFonts w:ascii="Arial" w:hAnsi="Arial" w:cs="Arial"/>
          <w:sz w:val="24"/>
        </w:rPr>
        <w:t>е</w:t>
      </w:r>
      <w:r w:rsidRPr="00373C24">
        <w:rPr>
          <w:rFonts w:ascii="Arial" w:hAnsi="Arial" w:cs="Arial"/>
          <w:sz w:val="24"/>
        </w:rPr>
        <w:t>»</w:t>
      </w:r>
      <w:r w:rsidR="001746CA" w:rsidRPr="00373C24">
        <w:rPr>
          <w:rFonts w:ascii="Arial" w:hAnsi="Arial" w:cs="Arial"/>
          <w:sz w:val="24"/>
        </w:rPr>
        <w:t xml:space="preserve"> граждане, относящиеся к категориям, указанным в пункте 1.4 Административного регламента, для индивидуального жилищного строительства без торгов однократно бесплатно имеют право приобрести земельные участки если они:</w:t>
      </w:r>
    </w:p>
    <w:p w14:paraId="46888EF6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1)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помещения;</w:t>
      </w:r>
    </w:p>
    <w:p w14:paraId="7FE154FF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2)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обеспечены общей площадью жилого помещения на одного члена семьи менее учетной нормы;</w:t>
      </w:r>
    </w:p>
    <w:p w14:paraId="0286AE7B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3) проживают в помещении, не отвечающем требованиям, установленным для жилых помещений;</w:t>
      </w:r>
    </w:p>
    <w:p w14:paraId="03E05145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 xml:space="preserve">4) являются нанимателями жилых помещений по договорам социального найма, членами семьи нанимателя жилого помещения по договору социального найма или </w:t>
      </w:r>
      <w:r w:rsidRPr="00373C24">
        <w:rPr>
          <w:rFonts w:ascii="Arial" w:hAnsi="Arial" w:cs="Arial"/>
          <w:sz w:val="24"/>
          <w:szCs w:val="28"/>
        </w:rPr>
        <w:lastRenderedPageBreak/>
        <w:t>собственниками жилых помещений, членами семьи собственника жилого помещения, проживающими в квартире, занятой несколькими семьями, если в составе семьи имеется больной, страдающий тяжелой формой хронического заболевания, при которой совместное проживание с ним в одной квартире невозможно, и не имеющими иного жилого помещения, занимаемого по договору социального найма или принадлежащего на праве собственности.</w:t>
      </w:r>
    </w:p>
    <w:p w14:paraId="4F9A7A77" w14:textId="77777777" w:rsidR="001746CA" w:rsidRPr="00373C24" w:rsidRDefault="00373C24" w:rsidP="00373C24">
      <w:pPr>
        <w:pStyle w:val="12"/>
        <w:shd w:val="clear" w:color="auto" w:fill="auto"/>
        <w:tabs>
          <w:tab w:val="left" w:pos="1445"/>
        </w:tabs>
        <w:rPr>
          <w:rFonts w:ascii="Arial" w:hAnsi="Arial" w:cs="Arial"/>
          <w:b/>
          <w:i/>
          <w:sz w:val="24"/>
        </w:rPr>
      </w:pPr>
      <w:r w:rsidRPr="00373C24">
        <w:rPr>
          <w:rFonts w:ascii="Arial" w:hAnsi="Arial" w:cs="Arial"/>
          <w:sz w:val="24"/>
        </w:rPr>
        <w:t>1.6.</w:t>
      </w:r>
      <w:r w:rsidR="001746CA" w:rsidRPr="00373C24">
        <w:rPr>
          <w:rFonts w:ascii="Arial" w:hAnsi="Arial" w:cs="Arial"/>
          <w:sz w:val="24"/>
        </w:rPr>
        <w:t xml:space="preserve">На основании абзаца второго пункта 6.1 статьи 6 Закона автономного округа </w:t>
      </w:r>
      <w:r w:rsidRPr="00373C24">
        <w:rPr>
          <w:rFonts w:ascii="Arial" w:hAnsi="Arial" w:cs="Arial"/>
          <w:sz w:val="24"/>
        </w:rPr>
        <w:t>«</w:t>
      </w:r>
      <w:r w:rsidR="001746CA" w:rsidRPr="00373C24">
        <w:rPr>
          <w:rFonts w:ascii="Arial" w:hAnsi="Arial" w:cs="Arial"/>
          <w:sz w:val="24"/>
        </w:rPr>
        <w:t>О регулировании отдельных земельных отношений в Ханты-Мансийском автономном округе</w:t>
      </w:r>
      <w:r w:rsidRPr="00373C24">
        <w:rPr>
          <w:rFonts w:ascii="Arial" w:hAnsi="Arial" w:cs="Arial"/>
          <w:sz w:val="24"/>
        </w:rPr>
        <w:t xml:space="preserve"> – Югр</w:t>
      </w:r>
      <w:r w:rsidR="001746CA" w:rsidRPr="00373C24">
        <w:rPr>
          <w:rFonts w:ascii="Arial" w:hAnsi="Arial" w:cs="Arial"/>
          <w:sz w:val="24"/>
        </w:rPr>
        <w:t>е</w:t>
      </w:r>
      <w:r w:rsidRPr="00373C24">
        <w:rPr>
          <w:rFonts w:ascii="Arial" w:hAnsi="Arial" w:cs="Arial"/>
          <w:sz w:val="24"/>
        </w:rPr>
        <w:t>»</w:t>
      </w:r>
      <w:r w:rsidR="001746CA" w:rsidRPr="00373C24">
        <w:rPr>
          <w:rFonts w:ascii="Arial" w:hAnsi="Arial" w:cs="Arial"/>
          <w:sz w:val="24"/>
        </w:rPr>
        <w:t xml:space="preserve"> на учет принимаются граждане, относящиеся к категориям, указанным в пунктах 1.4 и 1.5 Административного регламента, которым предоставлены земельные участки до 7 января 2012</w:t>
      </w:r>
      <w:r w:rsidR="008C296F" w:rsidRPr="00373C24">
        <w:rPr>
          <w:rFonts w:ascii="Arial" w:hAnsi="Arial" w:cs="Arial"/>
          <w:sz w:val="24"/>
        </w:rPr>
        <w:t xml:space="preserve"> </w:t>
      </w:r>
      <w:r w:rsidR="001746CA" w:rsidRPr="00373C24">
        <w:rPr>
          <w:rFonts w:ascii="Arial" w:hAnsi="Arial" w:cs="Arial"/>
          <w:sz w:val="24"/>
        </w:rPr>
        <w:t>года в аренду для индивидуального жилищного строительства, в целях переоформления их в собственность бес</w:t>
      </w:r>
      <w:r w:rsidR="000A47D1" w:rsidRPr="00373C24">
        <w:rPr>
          <w:rFonts w:ascii="Arial" w:hAnsi="Arial" w:cs="Arial"/>
          <w:sz w:val="24"/>
        </w:rPr>
        <w:t>платно во внеочередном порядке.</w:t>
      </w:r>
    </w:p>
    <w:p w14:paraId="7459131D" w14:textId="77777777" w:rsidR="001746CA" w:rsidRPr="00373C24" w:rsidRDefault="00373C24" w:rsidP="00373C24">
      <w:pPr>
        <w:pStyle w:val="12"/>
        <w:shd w:val="clear" w:color="auto" w:fill="auto"/>
        <w:tabs>
          <w:tab w:val="left" w:pos="1445"/>
        </w:tabs>
        <w:rPr>
          <w:rFonts w:ascii="Arial" w:hAnsi="Arial" w:cs="Arial"/>
          <w:sz w:val="24"/>
        </w:rPr>
      </w:pPr>
      <w:r w:rsidRPr="00373C24">
        <w:rPr>
          <w:rFonts w:ascii="Arial" w:hAnsi="Arial" w:cs="Arial"/>
          <w:sz w:val="24"/>
        </w:rPr>
        <w:t>1.7.</w:t>
      </w:r>
      <w:r w:rsidR="001746CA" w:rsidRPr="00373C24">
        <w:rPr>
          <w:rFonts w:ascii="Arial" w:hAnsi="Arial" w:cs="Arial"/>
          <w:sz w:val="24"/>
        </w:rPr>
        <w:t xml:space="preserve">В соответствии с пунктом 6.1 статьи 6 Закона автономного округа </w:t>
      </w:r>
      <w:r w:rsidRPr="00373C24">
        <w:rPr>
          <w:rFonts w:ascii="Arial" w:hAnsi="Arial" w:cs="Arial"/>
          <w:sz w:val="24"/>
        </w:rPr>
        <w:t>«</w:t>
      </w:r>
      <w:r w:rsidR="001746CA" w:rsidRPr="00373C24">
        <w:rPr>
          <w:rFonts w:ascii="Arial" w:hAnsi="Arial" w:cs="Arial"/>
          <w:sz w:val="24"/>
        </w:rPr>
        <w:t>О</w:t>
      </w:r>
      <w:r w:rsidR="008C296F" w:rsidRPr="00373C24">
        <w:rPr>
          <w:rFonts w:ascii="Arial" w:hAnsi="Arial" w:cs="Arial"/>
          <w:sz w:val="24"/>
        </w:rPr>
        <w:t xml:space="preserve"> </w:t>
      </w:r>
      <w:r w:rsidR="001746CA" w:rsidRPr="00373C24">
        <w:rPr>
          <w:rFonts w:ascii="Arial" w:hAnsi="Arial" w:cs="Arial"/>
          <w:sz w:val="24"/>
        </w:rPr>
        <w:t>регулировании отдельных земельных отношений в Ханты-Мансийском автономном округе</w:t>
      </w:r>
      <w:r w:rsidRPr="00373C24">
        <w:rPr>
          <w:rFonts w:ascii="Arial" w:hAnsi="Arial" w:cs="Arial"/>
          <w:sz w:val="24"/>
        </w:rPr>
        <w:t xml:space="preserve"> – Югр</w:t>
      </w:r>
      <w:r w:rsidR="001746CA" w:rsidRPr="00373C24">
        <w:rPr>
          <w:rFonts w:ascii="Arial" w:hAnsi="Arial" w:cs="Arial"/>
          <w:sz w:val="24"/>
        </w:rPr>
        <w:t>е</w:t>
      </w:r>
      <w:r w:rsidRPr="00373C24">
        <w:rPr>
          <w:rFonts w:ascii="Arial" w:hAnsi="Arial" w:cs="Arial"/>
          <w:sz w:val="24"/>
        </w:rPr>
        <w:t>»</w:t>
      </w:r>
      <w:r w:rsidR="001746CA" w:rsidRPr="00373C24">
        <w:rPr>
          <w:rFonts w:ascii="Arial" w:hAnsi="Arial" w:cs="Arial"/>
          <w:sz w:val="24"/>
        </w:rPr>
        <w:t>:</w:t>
      </w:r>
    </w:p>
    <w:p w14:paraId="183F4609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право однократного бесплатного предоставления в собственность земельных участков лицам, имеющим трех и более несовершеннолетних детей, а также усыновившим (удочерившим) одного и более детей-сирот и детей, оставшихся без попечения родителей, или являющимся приемными родителями, считается использованным, если его реализовал хотя бы один из граждан, являющихся супругами (родителями, приемными родителями);</w:t>
      </w:r>
    </w:p>
    <w:p w14:paraId="4E6E7C8B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trike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повторное бесплатное предоставление гражданину в собственность земельного участка допускается в случаях, связанных со стихийными бедствиями либо иными чрезвычайными обстоятельствами, вследствие которых невозможно дальнейшее использование земельного участка по целевому назначению, и при условии возврата ранее предоставленного земельного участка.</w:t>
      </w:r>
    </w:p>
    <w:p w14:paraId="7FACBFF4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 xml:space="preserve">Согласно пункту 18 статьи 6.2 Закона автономного округа </w:t>
      </w:r>
      <w:r w:rsidR="00373C24" w:rsidRPr="00373C24">
        <w:rPr>
          <w:rFonts w:ascii="Arial" w:hAnsi="Arial" w:cs="Arial"/>
          <w:sz w:val="24"/>
          <w:szCs w:val="28"/>
        </w:rPr>
        <w:t>«</w:t>
      </w:r>
      <w:r w:rsidRPr="00373C24">
        <w:rPr>
          <w:rFonts w:ascii="Arial" w:hAnsi="Arial" w:cs="Arial"/>
          <w:sz w:val="24"/>
          <w:szCs w:val="28"/>
        </w:rPr>
        <w:t>О</w:t>
      </w:r>
      <w:r w:rsidR="008C296F" w:rsidRPr="00373C24">
        <w:rPr>
          <w:rFonts w:ascii="Arial" w:hAnsi="Arial" w:cs="Arial"/>
          <w:sz w:val="24"/>
          <w:szCs w:val="28"/>
        </w:rPr>
        <w:t xml:space="preserve"> </w:t>
      </w:r>
      <w:r w:rsidRPr="00373C24">
        <w:rPr>
          <w:rFonts w:ascii="Arial" w:hAnsi="Arial" w:cs="Arial"/>
          <w:sz w:val="24"/>
          <w:szCs w:val="28"/>
        </w:rPr>
        <w:t>регулировании отдельных земельных отношений в Ханты-Мансий</w:t>
      </w:r>
      <w:r w:rsidR="006C2A86" w:rsidRPr="00373C24">
        <w:rPr>
          <w:rFonts w:ascii="Arial" w:hAnsi="Arial" w:cs="Arial"/>
          <w:sz w:val="24"/>
          <w:szCs w:val="28"/>
        </w:rPr>
        <w:t>ском автономном округе</w:t>
      </w:r>
      <w:r w:rsidR="00373C24" w:rsidRPr="00373C24">
        <w:rPr>
          <w:rFonts w:ascii="Arial" w:hAnsi="Arial" w:cs="Arial"/>
          <w:sz w:val="24"/>
          <w:szCs w:val="28"/>
        </w:rPr>
        <w:t xml:space="preserve"> – Югр</w:t>
      </w:r>
      <w:r w:rsidR="006C2A86" w:rsidRPr="00373C24">
        <w:rPr>
          <w:rFonts w:ascii="Arial" w:hAnsi="Arial" w:cs="Arial"/>
          <w:sz w:val="24"/>
          <w:szCs w:val="28"/>
        </w:rPr>
        <w:t>е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="006C2A86" w:rsidRPr="00373C24">
        <w:rPr>
          <w:rFonts w:ascii="Arial" w:hAnsi="Arial" w:cs="Arial"/>
          <w:sz w:val="24"/>
          <w:szCs w:val="28"/>
        </w:rPr>
        <w:t>:</w:t>
      </w:r>
    </w:p>
    <w:p w14:paraId="214CDD37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 xml:space="preserve">граждане, имеющие место жительства в городском округе, вправе однократно бесплатно приобрести земельные участки в соответствии со статьей 6.2 Закона автономного округа </w:t>
      </w:r>
      <w:r w:rsidR="00373C24" w:rsidRPr="00373C24">
        <w:rPr>
          <w:rFonts w:ascii="Arial" w:hAnsi="Arial" w:cs="Arial"/>
          <w:sz w:val="24"/>
          <w:szCs w:val="28"/>
        </w:rPr>
        <w:t>«</w:t>
      </w:r>
      <w:r w:rsidRPr="00373C24">
        <w:rPr>
          <w:rFonts w:ascii="Arial" w:hAnsi="Arial" w:cs="Arial"/>
          <w:sz w:val="24"/>
          <w:szCs w:val="28"/>
        </w:rPr>
        <w:t>О регулировании отдельных земельных отношений в Ханты-Мансийском автономном округе</w:t>
      </w:r>
      <w:r w:rsidR="00373C24" w:rsidRPr="00373C24">
        <w:rPr>
          <w:rFonts w:ascii="Arial" w:hAnsi="Arial" w:cs="Arial"/>
          <w:sz w:val="24"/>
          <w:szCs w:val="28"/>
        </w:rPr>
        <w:t xml:space="preserve"> – Югр</w:t>
      </w:r>
      <w:r w:rsidRPr="00373C24">
        <w:rPr>
          <w:rFonts w:ascii="Arial" w:hAnsi="Arial" w:cs="Arial"/>
          <w:sz w:val="24"/>
          <w:szCs w:val="28"/>
        </w:rPr>
        <w:t>е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 xml:space="preserve"> в городском округе по месту жительства либо ином городском или сельском поселении, входящем в состав муниципального района, в границах которого территориально расположен этот городской округ;</w:t>
      </w:r>
    </w:p>
    <w:p w14:paraId="1CCF5E46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 xml:space="preserve">граждане, имеющие место жительства в городском или сельском поселении муниципального района автономного округа, вправе однократно бесплатно приобрести земельные участки в соответствии со статьей 6.2 Закона автономного округа </w:t>
      </w:r>
      <w:r w:rsidR="00373C24" w:rsidRPr="00373C24">
        <w:rPr>
          <w:rFonts w:ascii="Arial" w:hAnsi="Arial" w:cs="Arial"/>
          <w:sz w:val="24"/>
          <w:szCs w:val="28"/>
        </w:rPr>
        <w:t>«</w:t>
      </w:r>
      <w:r w:rsidRPr="00373C24">
        <w:rPr>
          <w:rFonts w:ascii="Arial" w:hAnsi="Arial" w:cs="Arial"/>
          <w:sz w:val="24"/>
          <w:szCs w:val="28"/>
        </w:rPr>
        <w:t>О регулировании отдельных земельных отношений в Ханты-Мансийском автономном округе</w:t>
      </w:r>
      <w:r w:rsidR="00373C24" w:rsidRPr="00373C24">
        <w:rPr>
          <w:rFonts w:ascii="Arial" w:hAnsi="Arial" w:cs="Arial"/>
          <w:sz w:val="24"/>
          <w:szCs w:val="28"/>
        </w:rPr>
        <w:t xml:space="preserve"> – Югр</w:t>
      </w:r>
      <w:r w:rsidRPr="00373C24">
        <w:rPr>
          <w:rFonts w:ascii="Arial" w:hAnsi="Arial" w:cs="Arial"/>
          <w:sz w:val="24"/>
          <w:szCs w:val="28"/>
        </w:rPr>
        <w:t>е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 xml:space="preserve"> в городском или сельском поселении муниципального района по месту жительства или ином городском или сельском поселении, входящем в состав этого муниципального района, либо в городском округе (городских округах), территориально расположенном (расположенных) в границах этого муниципального района.</w:t>
      </w:r>
    </w:p>
    <w:p w14:paraId="5A606E5B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 xml:space="preserve">В соответствии со статьей 7.4 Закона автономного округа </w:t>
      </w:r>
      <w:r w:rsidR="00373C24" w:rsidRPr="00373C24">
        <w:rPr>
          <w:rFonts w:ascii="Arial" w:hAnsi="Arial" w:cs="Arial"/>
          <w:sz w:val="24"/>
          <w:szCs w:val="28"/>
        </w:rPr>
        <w:t>«</w:t>
      </w:r>
      <w:r w:rsidRPr="00373C24">
        <w:rPr>
          <w:rFonts w:ascii="Arial" w:hAnsi="Arial" w:cs="Arial"/>
          <w:sz w:val="24"/>
          <w:szCs w:val="28"/>
        </w:rPr>
        <w:t>О</w:t>
      </w:r>
      <w:r w:rsidR="008C296F" w:rsidRPr="00373C24">
        <w:rPr>
          <w:rFonts w:ascii="Arial" w:hAnsi="Arial" w:cs="Arial"/>
          <w:sz w:val="24"/>
          <w:szCs w:val="28"/>
        </w:rPr>
        <w:t xml:space="preserve"> </w:t>
      </w:r>
      <w:r w:rsidRPr="00373C24">
        <w:rPr>
          <w:rFonts w:ascii="Arial" w:hAnsi="Arial" w:cs="Arial"/>
          <w:sz w:val="24"/>
          <w:szCs w:val="28"/>
        </w:rPr>
        <w:t>регулировании отдельных жилищных отношений в Ханты-Мансийском автономном округе</w:t>
      </w:r>
      <w:r w:rsidR="00373C24" w:rsidRPr="00373C24">
        <w:rPr>
          <w:rFonts w:ascii="Arial" w:hAnsi="Arial" w:cs="Arial"/>
          <w:sz w:val="24"/>
          <w:szCs w:val="28"/>
        </w:rPr>
        <w:t xml:space="preserve"> – Югр</w:t>
      </w:r>
      <w:r w:rsidRPr="00373C24">
        <w:rPr>
          <w:rFonts w:ascii="Arial" w:hAnsi="Arial" w:cs="Arial"/>
          <w:sz w:val="24"/>
          <w:szCs w:val="28"/>
        </w:rPr>
        <w:t>е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>:</w:t>
      </w:r>
    </w:p>
    <w:p w14:paraId="40768B79" w14:textId="77777777" w:rsidR="009C67CE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 xml:space="preserve">граждане, которые совершили сделки купли-продажи, обмена, дарения жилых помещений и (или) земельных участков, предназначенных для индивидуального жилищного строительства, с намерением бесплатного приобретения земельных участков для индивидуального жилищного строительства без торгов, в результате чего стали относиться к числу граждан, на которых распространяются положения пункта 2 статьи 7.4 Закона автономного округа </w:t>
      </w:r>
      <w:r w:rsidR="00373C24" w:rsidRPr="00373C24">
        <w:rPr>
          <w:rFonts w:ascii="Arial" w:hAnsi="Arial" w:cs="Arial"/>
          <w:sz w:val="24"/>
          <w:szCs w:val="28"/>
        </w:rPr>
        <w:t>«</w:t>
      </w:r>
      <w:r w:rsidRPr="00373C24">
        <w:rPr>
          <w:rFonts w:ascii="Arial" w:hAnsi="Arial" w:cs="Arial"/>
          <w:sz w:val="24"/>
          <w:szCs w:val="28"/>
        </w:rPr>
        <w:t>О регулировании отдельных жилищных отношений в Ханты-Мансийском автономном округе</w:t>
      </w:r>
      <w:r w:rsidR="00373C24" w:rsidRPr="00373C24">
        <w:rPr>
          <w:rFonts w:ascii="Arial" w:hAnsi="Arial" w:cs="Arial"/>
          <w:sz w:val="24"/>
          <w:szCs w:val="28"/>
        </w:rPr>
        <w:t xml:space="preserve"> – Югр</w:t>
      </w:r>
      <w:r w:rsidRPr="00373C24">
        <w:rPr>
          <w:rFonts w:ascii="Arial" w:hAnsi="Arial" w:cs="Arial"/>
          <w:sz w:val="24"/>
          <w:szCs w:val="28"/>
        </w:rPr>
        <w:t>е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 xml:space="preserve">, указанные в пункте </w:t>
      </w:r>
      <w:r w:rsidR="006C2A86" w:rsidRPr="00373C24">
        <w:rPr>
          <w:rFonts w:ascii="Arial" w:hAnsi="Arial" w:cs="Arial"/>
          <w:sz w:val="24"/>
          <w:szCs w:val="28"/>
        </w:rPr>
        <w:t>1.5</w:t>
      </w:r>
      <w:r w:rsidRPr="00373C24">
        <w:rPr>
          <w:rFonts w:ascii="Arial" w:hAnsi="Arial" w:cs="Arial"/>
          <w:sz w:val="24"/>
          <w:szCs w:val="28"/>
        </w:rPr>
        <w:t xml:space="preserve"> Административного регламента, принимаются на учет с целью предоставления им земельных участков не ранее чем через пять лет со дня совершения указанных намеренных действий;</w:t>
      </w:r>
    </w:p>
    <w:p w14:paraId="1ED188CF" w14:textId="77777777" w:rsidR="001746CA" w:rsidRPr="00373C24" w:rsidRDefault="001746CA" w:rsidP="00195D75">
      <w:pPr>
        <w:pStyle w:val="HTML"/>
        <w:ind w:firstLine="709"/>
        <w:rPr>
          <w:rFonts w:ascii="Arial" w:eastAsia="Calibri" w:hAnsi="Arial" w:cs="Arial"/>
          <w:sz w:val="24"/>
          <w:szCs w:val="28"/>
          <w:lang w:eastAsia="en-US"/>
        </w:rPr>
      </w:pPr>
      <w:r w:rsidRPr="00373C24">
        <w:rPr>
          <w:rFonts w:ascii="Arial" w:hAnsi="Arial" w:cs="Arial"/>
          <w:sz w:val="24"/>
          <w:szCs w:val="28"/>
        </w:rPr>
        <w:t xml:space="preserve">граждане, ранее принятые на учет с целью предоставления им земельных участков и совершившие после этого сделки купли-продажи, обмена, дарения жилых помещений и (или) </w:t>
      </w:r>
      <w:r w:rsidRPr="00373C24">
        <w:rPr>
          <w:rFonts w:ascii="Arial" w:hAnsi="Arial" w:cs="Arial"/>
          <w:sz w:val="24"/>
          <w:szCs w:val="28"/>
        </w:rPr>
        <w:lastRenderedPageBreak/>
        <w:t>земельных участков, предназначенных для индивидуального жилищного строительства, с намерением бесплатного приобретения земельных участков для индивидуального жилищного строительства без торгов, в результате чего стали относиться к числу граждан, на которых распространяются положения пункта 2 статьи</w:t>
      </w:r>
      <w:r w:rsidR="008C296F" w:rsidRPr="00373C24">
        <w:rPr>
          <w:rFonts w:ascii="Arial" w:hAnsi="Arial" w:cs="Arial"/>
          <w:sz w:val="24"/>
          <w:szCs w:val="28"/>
        </w:rPr>
        <w:t xml:space="preserve"> </w:t>
      </w:r>
      <w:r w:rsidRPr="00373C24">
        <w:rPr>
          <w:rFonts w:ascii="Arial" w:hAnsi="Arial" w:cs="Arial"/>
          <w:sz w:val="24"/>
          <w:szCs w:val="28"/>
        </w:rPr>
        <w:t xml:space="preserve">7.4 Закона автономного округа </w:t>
      </w:r>
      <w:r w:rsidR="00373C24" w:rsidRPr="00373C24">
        <w:rPr>
          <w:rFonts w:ascii="Arial" w:hAnsi="Arial" w:cs="Arial"/>
          <w:sz w:val="24"/>
          <w:szCs w:val="28"/>
        </w:rPr>
        <w:t>«</w:t>
      </w:r>
      <w:r w:rsidRPr="00373C24">
        <w:rPr>
          <w:rFonts w:ascii="Arial" w:hAnsi="Arial" w:cs="Arial"/>
          <w:sz w:val="24"/>
          <w:szCs w:val="28"/>
        </w:rPr>
        <w:t>О регулировании отдельных жилищных отношений в Ханты-Мансийском автономном округе</w:t>
      </w:r>
      <w:r w:rsidR="00373C24" w:rsidRPr="00373C24">
        <w:rPr>
          <w:rFonts w:ascii="Arial" w:hAnsi="Arial" w:cs="Arial"/>
          <w:sz w:val="24"/>
          <w:szCs w:val="28"/>
        </w:rPr>
        <w:t xml:space="preserve"> – Югр</w:t>
      </w:r>
      <w:r w:rsidRPr="00373C24">
        <w:rPr>
          <w:rFonts w:ascii="Arial" w:hAnsi="Arial" w:cs="Arial"/>
          <w:sz w:val="24"/>
          <w:szCs w:val="28"/>
        </w:rPr>
        <w:t>е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 xml:space="preserve">, указанные в пункте </w:t>
      </w:r>
      <w:r w:rsidR="00C022F2" w:rsidRPr="00373C24">
        <w:rPr>
          <w:rFonts w:ascii="Arial" w:hAnsi="Arial" w:cs="Arial"/>
          <w:sz w:val="24"/>
          <w:szCs w:val="28"/>
        </w:rPr>
        <w:t>1.5</w:t>
      </w:r>
      <w:r w:rsidRPr="00373C24">
        <w:rPr>
          <w:rFonts w:ascii="Arial" w:hAnsi="Arial" w:cs="Arial"/>
          <w:sz w:val="24"/>
          <w:szCs w:val="28"/>
        </w:rPr>
        <w:t xml:space="preserve"> Административного регламента, снимаются с учета, и могут быть вновь приняты на учет с целью предоставления им земельных участков не ранее чем через пять лет со дня совершения указанных намеренных действий</w:t>
      </w:r>
      <w:r w:rsidR="00F40A18" w:rsidRPr="00373C24">
        <w:rPr>
          <w:rFonts w:ascii="Arial" w:hAnsi="Arial" w:cs="Arial"/>
          <w:sz w:val="24"/>
          <w:szCs w:val="28"/>
        </w:rPr>
        <w:t xml:space="preserve">. </w:t>
      </w:r>
      <w:r w:rsidR="00F40A18" w:rsidRPr="00373C24">
        <w:rPr>
          <w:rFonts w:ascii="Arial" w:eastAsia="Calibri" w:hAnsi="Arial" w:cs="Arial"/>
          <w:sz w:val="24"/>
          <w:szCs w:val="28"/>
          <w:lang w:eastAsia="en-US"/>
        </w:rPr>
        <w:t>При наличии у гражданина, желающего бесплатно приобрести земельный участок для индивидуального жилищного строительства, и (или) членов семьи такого гражданина нескольких жилых помещений, занимаемых по договорам социального найма, договорам найма жилых помещений жилищного фонда социального использования и (или) принадлежащих им на праве собственности, определение уровня обеспеченности общей площадью жилого помещения такого гражданина и (или) членов его семьи осуществляется исходя из суммарной общей площади всех указанных жилых помещений</w:t>
      </w:r>
      <w:r w:rsidRPr="00373C24">
        <w:rPr>
          <w:rFonts w:ascii="Arial" w:hAnsi="Arial" w:cs="Arial"/>
          <w:sz w:val="24"/>
          <w:szCs w:val="28"/>
        </w:rPr>
        <w:t>;</w:t>
      </w:r>
    </w:p>
    <w:p w14:paraId="677A3D98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при достижении установленных статьей</w:t>
      </w:r>
      <w:r w:rsidR="008C296F" w:rsidRPr="00373C24">
        <w:rPr>
          <w:rFonts w:ascii="Arial" w:hAnsi="Arial" w:cs="Arial"/>
          <w:sz w:val="24"/>
          <w:szCs w:val="28"/>
        </w:rPr>
        <w:t xml:space="preserve"> </w:t>
      </w:r>
      <w:r w:rsidRPr="00373C24">
        <w:rPr>
          <w:rFonts w:ascii="Arial" w:hAnsi="Arial" w:cs="Arial"/>
          <w:sz w:val="24"/>
          <w:szCs w:val="28"/>
        </w:rPr>
        <w:t xml:space="preserve">7.4 Закона автономного округа </w:t>
      </w:r>
      <w:r w:rsidR="00373C24" w:rsidRPr="00373C24">
        <w:rPr>
          <w:rFonts w:ascii="Arial" w:hAnsi="Arial" w:cs="Arial"/>
          <w:sz w:val="24"/>
          <w:szCs w:val="28"/>
        </w:rPr>
        <w:t>«</w:t>
      </w:r>
      <w:r w:rsidRPr="00373C24">
        <w:rPr>
          <w:rFonts w:ascii="Arial" w:hAnsi="Arial" w:cs="Arial"/>
          <w:sz w:val="24"/>
          <w:szCs w:val="28"/>
        </w:rPr>
        <w:t>О регулировании отдельных жилищных отношений в Ханты-Мансийском автономном округе</w:t>
      </w:r>
      <w:r w:rsidR="00373C24" w:rsidRPr="00373C24">
        <w:rPr>
          <w:rFonts w:ascii="Arial" w:hAnsi="Arial" w:cs="Arial"/>
          <w:sz w:val="24"/>
          <w:szCs w:val="28"/>
        </w:rPr>
        <w:t xml:space="preserve"> – Югр</w:t>
      </w:r>
      <w:r w:rsidRPr="00373C24">
        <w:rPr>
          <w:rFonts w:ascii="Arial" w:hAnsi="Arial" w:cs="Arial"/>
          <w:sz w:val="24"/>
          <w:szCs w:val="28"/>
        </w:rPr>
        <w:t>е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 xml:space="preserve"> возрастных ограничений (18 и 35</w:t>
      </w:r>
      <w:r w:rsidR="008C296F" w:rsidRPr="00373C24">
        <w:rPr>
          <w:rFonts w:ascii="Arial" w:hAnsi="Arial" w:cs="Arial"/>
          <w:sz w:val="24"/>
          <w:szCs w:val="28"/>
        </w:rPr>
        <w:t xml:space="preserve"> </w:t>
      </w:r>
      <w:r w:rsidRPr="00373C24">
        <w:rPr>
          <w:rFonts w:ascii="Arial" w:hAnsi="Arial" w:cs="Arial"/>
          <w:sz w:val="24"/>
          <w:szCs w:val="28"/>
        </w:rPr>
        <w:t>лет соответственно) граждане, принятые на учет, сохраняют право на однократное бесплатное предоставление им земельных участков для индивидуального жилищного строительства без торгов, если отсутствуют иные основания для утраты такого права;</w:t>
      </w:r>
    </w:p>
    <w:p w14:paraId="5799EC99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 xml:space="preserve">если вследствие расторжения брака или в связи со смертью одного из членов семьи состав семьи, состоящей на учете с целью бесплатного приобретения земельного участка для индивидуального жилищного строительства, изменился, право состоять на соответствующем учете и приобрести земельный участок сохраняется за теми членами семьи, которые соответствуют требованиям, установленным положениям статьи 7.4 Закона автономного округа </w:t>
      </w:r>
      <w:r w:rsidR="00373C24" w:rsidRPr="00373C24">
        <w:rPr>
          <w:rFonts w:ascii="Arial" w:hAnsi="Arial" w:cs="Arial"/>
          <w:sz w:val="24"/>
          <w:szCs w:val="28"/>
        </w:rPr>
        <w:t>«</w:t>
      </w:r>
      <w:r w:rsidRPr="00373C24">
        <w:rPr>
          <w:rFonts w:ascii="Arial" w:hAnsi="Arial" w:cs="Arial"/>
          <w:sz w:val="24"/>
          <w:szCs w:val="28"/>
        </w:rPr>
        <w:t>О регулировании отдельных жилищных отношений в Ханты-Мансийском автономном округе</w:t>
      </w:r>
      <w:r w:rsidR="00373C24" w:rsidRPr="00373C24">
        <w:rPr>
          <w:rFonts w:ascii="Arial" w:hAnsi="Arial" w:cs="Arial"/>
          <w:sz w:val="24"/>
          <w:szCs w:val="28"/>
        </w:rPr>
        <w:t xml:space="preserve"> – Югр</w:t>
      </w:r>
      <w:r w:rsidRPr="00373C24">
        <w:rPr>
          <w:rFonts w:ascii="Arial" w:hAnsi="Arial" w:cs="Arial"/>
          <w:sz w:val="24"/>
          <w:szCs w:val="28"/>
        </w:rPr>
        <w:t>е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>;</w:t>
      </w:r>
    </w:p>
    <w:p w14:paraId="47169780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>у граждан, относящихся к категории, указанной в подпункте 3 пункта</w:t>
      </w:r>
      <w:r w:rsidR="008C296F" w:rsidRPr="00373C24">
        <w:rPr>
          <w:rFonts w:ascii="Arial" w:hAnsi="Arial" w:cs="Arial"/>
          <w:sz w:val="24"/>
          <w:szCs w:val="28"/>
        </w:rPr>
        <w:t xml:space="preserve"> </w:t>
      </w:r>
      <w:r w:rsidR="00C022F2" w:rsidRPr="00373C24">
        <w:rPr>
          <w:rFonts w:ascii="Arial" w:hAnsi="Arial" w:cs="Arial"/>
          <w:sz w:val="24"/>
          <w:szCs w:val="28"/>
        </w:rPr>
        <w:t>1.4</w:t>
      </w:r>
      <w:r w:rsidRPr="00373C24">
        <w:rPr>
          <w:rFonts w:ascii="Arial" w:hAnsi="Arial" w:cs="Arial"/>
          <w:sz w:val="24"/>
          <w:szCs w:val="28"/>
        </w:rPr>
        <w:t xml:space="preserve"> Административного регламента, в случае смерти одного из членов семьи сохраняется право состоять на соответствующем учете и приобрести земельный участок при условии наличия детей в возрасте до 18 лет, входящих в состав семьи;</w:t>
      </w:r>
    </w:p>
    <w:p w14:paraId="48BEF53F" w14:textId="77777777" w:rsidR="001746CA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 xml:space="preserve">гражданин, относящийся к одной из категорий, указанных в пункте </w:t>
      </w:r>
      <w:r w:rsidR="00C022F2" w:rsidRPr="00373C24">
        <w:rPr>
          <w:rFonts w:ascii="Arial" w:hAnsi="Arial" w:cs="Arial"/>
          <w:sz w:val="24"/>
          <w:szCs w:val="28"/>
        </w:rPr>
        <w:t>1.4</w:t>
      </w:r>
      <w:r w:rsidRPr="00373C24">
        <w:rPr>
          <w:rFonts w:ascii="Arial" w:hAnsi="Arial" w:cs="Arial"/>
          <w:sz w:val="24"/>
          <w:szCs w:val="28"/>
        </w:rPr>
        <w:t xml:space="preserve"> Административного регламента, принятый на учет в качестве желающего бесплатно приобрести земельный участок для индивидуального жилищного строительства, заключивший брак с иностранным гражданином или лицом без гражданства после принятия на такой учет, сохраняет право состоять в нем и однократно бесплатно приобрести земельный участок для индивидуального жилищного строительства при условии приобретения гражданства Российской Федерации таким иностранным гражданином или лицом без гражданства до принятия уполномоченным органом решения о бесплатном предоставлении гражданину, заключившему с ним брак, земельного участка для индивидуального жилищного строительства.</w:t>
      </w:r>
    </w:p>
    <w:p w14:paraId="60D3535E" w14:textId="77777777" w:rsidR="00B172EF" w:rsidRPr="00373C24" w:rsidRDefault="001746CA" w:rsidP="00195D75">
      <w:pPr>
        <w:pStyle w:val="HTML"/>
        <w:ind w:firstLine="709"/>
        <w:rPr>
          <w:rFonts w:ascii="Arial" w:hAnsi="Arial" w:cs="Arial"/>
          <w:sz w:val="24"/>
          <w:szCs w:val="28"/>
        </w:rPr>
      </w:pPr>
      <w:r w:rsidRPr="00373C24">
        <w:rPr>
          <w:rFonts w:ascii="Arial" w:hAnsi="Arial" w:cs="Arial"/>
          <w:sz w:val="24"/>
          <w:szCs w:val="28"/>
        </w:rPr>
        <w:t xml:space="preserve">В соответствии с пунктом 23 статьи 6.2 Закона автономного округа </w:t>
      </w:r>
      <w:r w:rsidR="00373C24" w:rsidRPr="00373C24">
        <w:rPr>
          <w:rFonts w:ascii="Arial" w:hAnsi="Arial" w:cs="Arial"/>
          <w:sz w:val="24"/>
          <w:szCs w:val="28"/>
        </w:rPr>
        <w:t>«</w:t>
      </w:r>
      <w:r w:rsidRPr="00373C24">
        <w:rPr>
          <w:rFonts w:ascii="Arial" w:hAnsi="Arial" w:cs="Arial"/>
          <w:sz w:val="24"/>
          <w:szCs w:val="28"/>
        </w:rPr>
        <w:t>О</w:t>
      </w:r>
      <w:r w:rsidR="008C296F" w:rsidRPr="00373C24">
        <w:rPr>
          <w:rFonts w:ascii="Arial" w:hAnsi="Arial" w:cs="Arial"/>
          <w:sz w:val="24"/>
          <w:szCs w:val="28"/>
        </w:rPr>
        <w:t xml:space="preserve"> </w:t>
      </w:r>
      <w:r w:rsidRPr="00373C24">
        <w:rPr>
          <w:rFonts w:ascii="Arial" w:hAnsi="Arial" w:cs="Arial"/>
          <w:sz w:val="24"/>
          <w:szCs w:val="28"/>
        </w:rPr>
        <w:t>регулировании отдельных земельных отношений в Ханты-Мансийском автономном округе</w:t>
      </w:r>
      <w:r w:rsidR="00373C24" w:rsidRPr="00373C24">
        <w:rPr>
          <w:rFonts w:ascii="Arial" w:hAnsi="Arial" w:cs="Arial"/>
          <w:sz w:val="24"/>
          <w:szCs w:val="28"/>
        </w:rPr>
        <w:t xml:space="preserve"> – Югр</w:t>
      </w:r>
      <w:r w:rsidRPr="00373C24">
        <w:rPr>
          <w:rFonts w:ascii="Arial" w:hAnsi="Arial" w:cs="Arial"/>
          <w:sz w:val="24"/>
          <w:szCs w:val="28"/>
        </w:rPr>
        <w:t>е</w:t>
      </w:r>
      <w:r w:rsidR="00373C24" w:rsidRPr="00373C24">
        <w:rPr>
          <w:rFonts w:ascii="Arial" w:hAnsi="Arial" w:cs="Arial"/>
          <w:sz w:val="24"/>
          <w:szCs w:val="28"/>
        </w:rPr>
        <w:t>»</w:t>
      </w:r>
      <w:r w:rsidRPr="00373C24">
        <w:rPr>
          <w:rFonts w:ascii="Arial" w:hAnsi="Arial" w:cs="Arial"/>
          <w:sz w:val="24"/>
          <w:szCs w:val="28"/>
        </w:rPr>
        <w:t xml:space="preserve"> гражданин вправе </w:t>
      </w:r>
      <w:r w:rsidR="006D0EC7" w:rsidRPr="00373C24">
        <w:rPr>
          <w:rFonts w:ascii="Arial" w:hAnsi="Arial" w:cs="Arial"/>
          <w:sz w:val="24"/>
          <w:szCs w:val="28"/>
        </w:rPr>
        <w:t>повторно обратиться в у</w:t>
      </w:r>
      <w:r w:rsidRPr="00373C24">
        <w:rPr>
          <w:rFonts w:ascii="Arial" w:hAnsi="Arial" w:cs="Arial"/>
          <w:sz w:val="24"/>
          <w:szCs w:val="28"/>
        </w:rPr>
        <w:t>полномоченный орган с</w:t>
      </w:r>
      <w:r w:rsidR="008C296F" w:rsidRPr="00373C24">
        <w:rPr>
          <w:rFonts w:ascii="Arial" w:hAnsi="Arial" w:cs="Arial"/>
          <w:sz w:val="24"/>
          <w:szCs w:val="28"/>
        </w:rPr>
        <w:t xml:space="preserve"> </w:t>
      </w:r>
      <w:r w:rsidRPr="00373C24">
        <w:rPr>
          <w:rFonts w:ascii="Arial" w:hAnsi="Arial" w:cs="Arial"/>
          <w:sz w:val="24"/>
          <w:szCs w:val="28"/>
        </w:rPr>
        <w:t xml:space="preserve">заявлением о принятии на учет в случае снятия его с учета, при условии соответствия требованиям, указанным в пункте </w:t>
      </w:r>
      <w:r w:rsidR="00963BBB" w:rsidRPr="00373C24">
        <w:rPr>
          <w:rFonts w:ascii="Arial" w:hAnsi="Arial" w:cs="Arial"/>
          <w:sz w:val="24"/>
          <w:szCs w:val="28"/>
        </w:rPr>
        <w:t>1.4</w:t>
      </w:r>
      <w:r w:rsidRPr="00373C24">
        <w:rPr>
          <w:rFonts w:ascii="Arial" w:hAnsi="Arial" w:cs="Arial"/>
          <w:sz w:val="24"/>
          <w:szCs w:val="28"/>
        </w:rPr>
        <w:t xml:space="preserve"> Административного регламента. </w:t>
      </w:r>
    </w:p>
    <w:p w14:paraId="2632230E" w14:textId="77777777" w:rsidR="00691334" w:rsidRPr="00373C24" w:rsidRDefault="00691334" w:rsidP="00195D75">
      <w:pPr>
        <w:pStyle w:val="12"/>
        <w:shd w:val="clear" w:color="auto" w:fill="auto"/>
        <w:tabs>
          <w:tab w:val="left" w:pos="1445"/>
        </w:tabs>
        <w:ind w:firstLine="709"/>
        <w:rPr>
          <w:rFonts w:ascii="Arial" w:hAnsi="Arial" w:cs="Arial"/>
          <w:sz w:val="24"/>
        </w:rPr>
      </w:pPr>
    </w:p>
    <w:p w14:paraId="6C7784C2" w14:textId="77777777" w:rsidR="0021362D" w:rsidRPr="00373C24" w:rsidRDefault="0021362D" w:rsidP="00195D75">
      <w:pPr>
        <w:pStyle w:val="12"/>
        <w:jc w:val="center"/>
        <w:rPr>
          <w:rFonts w:ascii="Arial" w:hAnsi="Arial" w:cs="Arial"/>
          <w:b/>
          <w:bCs/>
          <w:color w:val="000000"/>
          <w:sz w:val="24"/>
          <w:lang w:eastAsia="ru-RU" w:bidi="ru-RU"/>
        </w:rPr>
      </w:pPr>
      <w:r w:rsidRPr="00373C24">
        <w:rPr>
          <w:rFonts w:ascii="Arial" w:hAnsi="Arial" w:cs="Arial"/>
          <w:b/>
          <w:bCs/>
          <w:color w:val="000000"/>
          <w:sz w:val="24"/>
          <w:lang w:eastAsia="ru-RU" w:bidi="ru-RU"/>
        </w:rPr>
        <w:t xml:space="preserve">Требования </w:t>
      </w:r>
      <w:r w:rsidR="006D0EC7" w:rsidRPr="00373C24">
        <w:rPr>
          <w:rFonts w:ascii="Arial" w:hAnsi="Arial" w:cs="Arial"/>
          <w:b/>
          <w:bCs/>
          <w:sz w:val="24"/>
          <w:lang w:bidi="ru-RU"/>
        </w:rPr>
        <w:t>предоставления З</w:t>
      </w:r>
      <w:r w:rsidR="001D50C3" w:rsidRPr="00373C24">
        <w:rPr>
          <w:rFonts w:ascii="Arial" w:hAnsi="Arial" w:cs="Arial"/>
          <w:b/>
          <w:bCs/>
          <w:sz w:val="24"/>
          <w:lang w:bidi="ru-RU"/>
        </w:rPr>
        <w:t xml:space="preserve">аявителю </w:t>
      </w:r>
      <w:r w:rsidR="006C7F90" w:rsidRPr="00373C24">
        <w:rPr>
          <w:rFonts w:ascii="Arial" w:hAnsi="Arial" w:cs="Arial"/>
          <w:b/>
          <w:bCs/>
          <w:sz w:val="24"/>
          <w:lang w:bidi="ru-RU"/>
        </w:rPr>
        <w:t>муниципальной</w:t>
      </w:r>
      <w:r w:rsidR="001D50C3" w:rsidRPr="00373C24">
        <w:rPr>
          <w:rFonts w:ascii="Arial" w:hAnsi="Arial" w:cs="Arial"/>
          <w:b/>
          <w:bCs/>
          <w:sz w:val="24"/>
          <w:lang w:bidi="ru-RU"/>
        </w:rPr>
        <w:t xml:space="preserve"> услуги в соответствии с вариантом предоставления </w:t>
      </w:r>
      <w:r w:rsidR="006C7F90" w:rsidRPr="00373C24">
        <w:rPr>
          <w:rFonts w:ascii="Arial" w:hAnsi="Arial" w:cs="Arial"/>
          <w:b/>
          <w:bCs/>
          <w:sz w:val="24"/>
          <w:lang w:bidi="ru-RU"/>
        </w:rPr>
        <w:t>муниципальной</w:t>
      </w:r>
      <w:r w:rsidR="001D50C3" w:rsidRPr="00373C24">
        <w:rPr>
          <w:rFonts w:ascii="Arial" w:hAnsi="Arial" w:cs="Arial"/>
          <w:b/>
          <w:bCs/>
          <w:sz w:val="24"/>
          <w:lang w:bidi="ru-RU"/>
        </w:rPr>
        <w:t xml:space="preserve"> услуги, соответствующим признакам </w:t>
      </w:r>
      <w:r w:rsidR="006D0EC7" w:rsidRPr="00373C24">
        <w:rPr>
          <w:rFonts w:ascii="Arial" w:hAnsi="Arial" w:cs="Arial"/>
          <w:b/>
          <w:bCs/>
          <w:sz w:val="24"/>
          <w:lang w:bidi="ru-RU"/>
        </w:rPr>
        <w:t>З</w:t>
      </w:r>
      <w:r w:rsidR="001D50C3" w:rsidRPr="00373C24">
        <w:rPr>
          <w:rFonts w:ascii="Arial" w:hAnsi="Arial" w:cs="Arial"/>
          <w:b/>
          <w:bCs/>
          <w:sz w:val="24"/>
          <w:lang w:bidi="ru-RU"/>
        </w:rPr>
        <w:t xml:space="preserve">аявителя, определенным в результате анкетирования, проводимого органом, </w:t>
      </w:r>
      <w:r w:rsidR="006D0EC7" w:rsidRPr="00373C24">
        <w:rPr>
          <w:rFonts w:ascii="Arial" w:hAnsi="Arial" w:cs="Arial"/>
          <w:b/>
          <w:bCs/>
          <w:sz w:val="24"/>
          <w:lang w:bidi="ru-RU"/>
        </w:rPr>
        <w:lastRenderedPageBreak/>
        <w:t>предоставляющим услугу (</w:t>
      </w:r>
      <w:r w:rsidR="00373C24" w:rsidRPr="00373C24">
        <w:rPr>
          <w:rFonts w:ascii="Arial" w:hAnsi="Arial" w:cs="Arial"/>
          <w:b/>
          <w:bCs/>
          <w:sz w:val="24"/>
          <w:lang w:bidi="ru-RU"/>
        </w:rPr>
        <w:t xml:space="preserve">далее – </w:t>
      </w:r>
      <w:r w:rsidR="001D50C3" w:rsidRPr="00373C24">
        <w:rPr>
          <w:rFonts w:ascii="Arial" w:hAnsi="Arial" w:cs="Arial"/>
          <w:b/>
          <w:bCs/>
          <w:sz w:val="24"/>
          <w:lang w:bidi="ru-RU"/>
        </w:rPr>
        <w:t>профилирование), а также результата, за предоставлением которог</w:t>
      </w:r>
      <w:r w:rsidR="006D0EC7" w:rsidRPr="00373C24">
        <w:rPr>
          <w:rFonts w:ascii="Arial" w:hAnsi="Arial" w:cs="Arial"/>
          <w:b/>
          <w:bCs/>
          <w:sz w:val="24"/>
          <w:lang w:bidi="ru-RU"/>
        </w:rPr>
        <w:t>о обратился З</w:t>
      </w:r>
      <w:r w:rsidR="001D50C3" w:rsidRPr="00373C24">
        <w:rPr>
          <w:rFonts w:ascii="Arial" w:hAnsi="Arial" w:cs="Arial"/>
          <w:b/>
          <w:bCs/>
          <w:sz w:val="24"/>
          <w:lang w:bidi="ru-RU"/>
        </w:rPr>
        <w:t>аявитель</w:t>
      </w:r>
      <w:r w:rsidR="001D50C3" w:rsidRPr="00373C24" w:rsidDel="001D50C3">
        <w:rPr>
          <w:rFonts w:ascii="Arial" w:hAnsi="Arial" w:cs="Arial"/>
          <w:b/>
          <w:bCs/>
          <w:color w:val="000000"/>
          <w:sz w:val="24"/>
          <w:lang w:eastAsia="ru-RU" w:bidi="ru-RU"/>
        </w:rPr>
        <w:t xml:space="preserve"> </w:t>
      </w:r>
    </w:p>
    <w:p w14:paraId="402CFAEA" w14:textId="77777777" w:rsidR="00C2757F" w:rsidRPr="00373C24" w:rsidRDefault="00C2757F" w:rsidP="00195D75">
      <w:pPr>
        <w:pStyle w:val="12"/>
        <w:jc w:val="center"/>
        <w:rPr>
          <w:rFonts w:ascii="Arial" w:hAnsi="Arial" w:cs="Arial"/>
          <w:sz w:val="24"/>
        </w:rPr>
      </w:pPr>
    </w:p>
    <w:p w14:paraId="18A2C757" w14:textId="77777777" w:rsidR="001D50C3" w:rsidRPr="00373C24" w:rsidRDefault="00373C24" w:rsidP="00373C24">
      <w:pPr>
        <w:pStyle w:val="12"/>
        <w:shd w:val="clear" w:color="auto" w:fill="auto"/>
        <w:tabs>
          <w:tab w:val="left" w:pos="1445"/>
        </w:tabs>
        <w:rPr>
          <w:rFonts w:ascii="Arial" w:hAnsi="Arial" w:cs="Arial"/>
          <w:color w:val="000000"/>
          <w:sz w:val="24"/>
          <w:lang w:eastAsia="ru-RU" w:bidi="ru-RU"/>
        </w:rPr>
      </w:pPr>
      <w:r w:rsidRPr="00373C24">
        <w:rPr>
          <w:rFonts w:ascii="Arial" w:hAnsi="Arial" w:cs="Arial"/>
          <w:color w:val="000000"/>
          <w:sz w:val="24"/>
          <w:lang w:eastAsia="ru-RU" w:bidi="ru-RU"/>
        </w:rPr>
        <w:t>1.</w:t>
      </w:r>
      <w:proofErr w:type="gramStart"/>
      <w:r w:rsidRPr="00373C24">
        <w:rPr>
          <w:rFonts w:ascii="Arial" w:hAnsi="Arial" w:cs="Arial"/>
          <w:color w:val="000000"/>
          <w:sz w:val="24"/>
          <w:lang w:eastAsia="ru-RU" w:bidi="ru-RU"/>
        </w:rPr>
        <w:t>8.</w:t>
      </w:r>
      <w:r w:rsidR="00EA24A7" w:rsidRPr="00373C24">
        <w:rPr>
          <w:rFonts w:ascii="Arial" w:hAnsi="Arial" w:cs="Arial"/>
          <w:color w:val="000000"/>
          <w:sz w:val="24"/>
          <w:lang w:eastAsia="ru-RU" w:bidi="ru-RU"/>
        </w:rPr>
        <w:t>Муниципальная</w:t>
      </w:r>
      <w:proofErr w:type="gramEnd"/>
      <w:r w:rsidR="001D50C3" w:rsidRPr="00373C24">
        <w:rPr>
          <w:rFonts w:ascii="Arial" w:hAnsi="Arial" w:cs="Arial"/>
          <w:color w:val="000000"/>
          <w:sz w:val="24"/>
          <w:lang w:eastAsia="ru-RU" w:bidi="ru-RU"/>
        </w:rPr>
        <w:t xml:space="preserve"> услуга должна быть предоставлена Заявителю в соответствии с вариантом предоставления </w:t>
      </w:r>
      <w:r w:rsidR="006C7F90" w:rsidRPr="00373C24">
        <w:rPr>
          <w:rFonts w:ascii="Arial" w:hAnsi="Arial" w:cs="Arial"/>
          <w:color w:val="000000"/>
          <w:sz w:val="24"/>
          <w:lang w:eastAsia="ru-RU" w:bidi="ru-RU"/>
        </w:rPr>
        <w:t>муниципальной</w:t>
      </w:r>
      <w:r w:rsidR="001D50C3" w:rsidRPr="00373C24">
        <w:rPr>
          <w:rFonts w:ascii="Arial" w:hAnsi="Arial" w:cs="Arial"/>
          <w:color w:val="000000"/>
          <w:sz w:val="24"/>
          <w:lang w:eastAsia="ru-RU" w:bidi="ru-RU"/>
        </w:rPr>
        <w:t xml:space="preserve"> услуги (</w:t>
      </w:r>
      <w:r w:rsidRPr="00373C24">
        <w:rPr>
          <w:rFonts w:ascii="Arial" w:hAnsi="Arial" w:cs="Arial"/>
          <w:color w:val="000000"/>
          <w:sz w:val="24"/>
          <w:lang w:eastAsia="ru-RU" w:bidi="ru-RU"/>
        </w:rPr>
        <w:t xml:space="preserve">далее – </w:t>
      </w:r>
      <w:r w:rsidR="001D50C3" w:rsidRPr="00373C24">
        <w:rPr>
          <w:rFonts w:ascii="Arial" w:hAnsi="Arial" w:cs="Arial"/>
          <w:color w:val="000000"/>
          <w:sz w:val="24"/>
          <w:lang w:eastAsia="ru-RU" w:bidi="ru-RU"/>
        </w:rPr>
        <w:t>вариант).</w:t>
      </w:r>
    </w:p>
    <w:p w14:paraId="37C61066" w14:textId="77777777" w:rsidR="0021362D" w:rsidRPr="00373C24" w:rsidRDefault="00373C24" w:rsidP="00373C24">
      <w:pPr>
        <w:pStyle w:val="12"/>
        <w:shd w:val="clear" w:color="auto" w:fill="auto"/>
        <w:tabs>
          <w:tab w:val="left" w:pos="1445"/>
        </w:tabs>
        <w:rPr>
          <w:rFonts w:ascii="Arial" w:hAnsi="Arial" w:cs="Arial"/>
          <w:color w:val="000000"/>
          <w:sz w:val="24"/>
          <w:lang w:eastAsia="ru-RU" w:bidi="ru-RU"/>
        </w:rPr>
      </w:pPr>
      <w:r w:rsidRPr="00373C24">
        <w:rPr>
          <w:rFonts w:ascii="Arial" w:hAnsi="Arial" w:cs="Arial"/>
          <w:color w:val="000000"/>
          <w:sz w:val="24"/>
          <w:lang w:eastAsia="ru-RU" w:bidi="ru-RU"/>
        </w:rPr>
        <w:t>1.</w:t>
      </w:r>
      <w:proofErr w:type="gramStart"/>
      <w:r w:rsidRPr="00373C24">
        <w:rPr>
          <w:rFonts w:ascii="Arial" w:hAnsi="Arial" w:cs="Arial"/>
          <w:color w:val="000000"/>
          <w:sz w:val="24"/>
          <w:lang w:eastAsia="ru-RU" w:bidi="ru-RU"/>
        </w:rPr>
        <w:t>9.</w:t>
      </w:r>
      <w:r w:rsidR="001D50C3" w:rsidRPr="00373C24">
        <w:rPr>
          <w:rFonts w:ascii="Arial" w:hAnsi="Arial" w:cs="Arial"/>
          <w:color w:val="000000"/>
          <w:sz w:val="24"/>
          <w:lang w:eastAsia="ru-RU" w:bidi="ru-RU"/>
        </w:rPr>
        <w:t>Вариант</w:t>
      </w:r>
      <w:proofErr w:type="gramEnd"/>
      <w:r w:rsidR="001D50C3" w:rsidRPr="00373C24">
        <w:rPr>
          <w:rFonts w:ascii="Arial" w:hAnsi="Arial" w:cs="Arial"/>
          <w:color w:val="000000"/>
          <w:sz w:val="24"/>
          <w:lang w:eastAsia="ru-RU" w:bidi="ru-RU"/>
        </w:rPr>
        <w:t xml:space="preserve">, в соответствии с которым </w:t>
      </w:r>
      <w:r w:rsidR="006D0EC7" w:rsidRPr="00373C24">
        <w:rPr>
          <w:rFonts w:ascii="Arial" w:hAnsi="Arial" w:cs="Arial"/>
          <w:color w:val="000000"/>
          <w:sz w:val="24"/>
          <w:lang w:eastAsia="ru-RU" w:bidi="ru-RU"/>
        </w:rPr>
        <w:t>З</w:t>
      </w:r>
      <w:r w:rsidR="001D50C3" w:rsidRPr="00373C24">
        <w:rPr>
          <w:rFonts w:ascii="Arial" w:hAnsi="Arial" w:cs="Arial"/>
          <w:color w:val="000000"/>
          <w:sz w:val="24"/>
          <w:lang w:eastAsia="ru-RU" w:bidi="ru-RU"/>
        </w:rPr>
        <w:t xml:space="preserve">аявителю будет предоставлена </w:t>
      </w:r>
      <w:r w:rsidR="00EA24A7" w:rsidRPr="00373C24">
        <w:rPr>
          <w:rFonts w:ascii="Arial" w:hAnsi="Arial" w:cs="Arial"/>
          <w:color w:val="000000"/>
          <w:sz w:val="24"/>
          <w:lang w:eastAsia="ru-RU" w:bidi="ru-RU"/>
        </w:rPr>
        <w:t>муниципальная</w:t>
      </w:r>
      <w:r w:rsidR="001D50C3" w:rsidRPr="00373C24">
        <w:rPr>
          <w:rFonts w:ascii="Arial" w:hAnsi="Arial" w:cs="Arial"/>
          <w:color w:val="000000"/>
          <w:sz w:val="24"/>
          <w:lang w:eastAsia="ru-RU" w:bidi="ru-RU"/>
        </w:rPr>
        <w:t xml:space="preserve"> услуга, определяется в соответствии с настоящим Административным регламентом исходя из признаков Заявителя (принадлежащего ему объекта) и показателей таких признаков</w:t>
      </w:r>
      <w:r w:rsidR="00A12E4B" w:rsidRPr="00373C24">
        <w:rPr>
          <w:rFonts w:ascii="Arial" w:hAnsi="Arial" w:cs="Arial"/>
          <w:color w:val="000000"/>
          <w:sz w:val="24"/>
          <w:lang w:eastAsia="ru-RU" w:bidi="ru-RU"/>
        </w:rPr>
        <w:t>.</w:t>
      </w:r>
      <w:r w:rsidR="001D50C3" w:rsidRPr="00373C24">
        <w:rPr>
          <w:rFonts w:ascii="Arial" w:hAnsi="Arial" w:cs="Arial"/>
          <w:color w:val="000000"/>
          <w:sz w:val="24"/>
          <w:lang w:eastAsia="ru-RU" w:bidi="ru-RU"/>
        </w:rPr>
        <w:t xml:space="preserve"> </w:t>
      </w:r>
      <w:r w:rsidR="00A12E4B" w:rsidRPr="00373C24">
        <w:rPr>
          <w:rFonts w:ascii="Arial" w:hAnsi="Arial" w:cs="Arial"/>
          <w:color w:val="000000"/>
          <w:sz w:val="24"/>
          <w:lang w:eastAsia="ru-RU" w:bidi="ru-RU"/>
        </w:rPr>
        <w:t>П</w:t>
      </w:r>
      <w:r w:rsidR="001D50C3" w:rsidRPr="00373C24">
        <w:rPr>
          <w:rFonts w:ascii="Arial" w:hAnsi="Arial" w:cs="Arial"/>
          <w:color w:val="000000"/>
          <w:sz w:val="24"/>
          <w:lang w:eastAsia="ru-RU" w:bidi="ru-RU"/>
        </w:rPr>
        <w:t xml:space="preserve">еречень признаков Заявителя (принадлежащих им объектов), а также комбинации значений признаков, каждая из которых соответствует одному варианту предоставления </w:t>
      </w:r>
      <w:r w:rsidR="006C7F90" w:rsidRPr="00373C24">
        <w:rPr>
          <w:rFonts w:ascii="Arial" w:hAnsi="Arial" w:cs="Arial"/>
          <w:color w:val="000000"/>
          <w:sz w:val="24"/>
          <w:lang w:eastAsia="ru-RU" w:bidi="ru-RU"/>
        </w:rPr>
        <w:t>муниципальной</w:t>
      </w:r>
      <w:r w:rsidR="001D50C3" w:rsidRPr="00373C24">
        <w:rPr>
          <w:rFonts w:ascii="Arial" w:hAnsi="Arial" w:cs="Arial"/>
          <w:color w:val="000000"/>
          <w:sz w:val="24"/>
          <w:lang w:eastAsia="ru-RU" w:bidi="ru-RU"/>
        </w:rPr>
        <w:t xml:space="preserve"> услуги приведен в </w:t>
      </w:r>
      <w:r w:rsidR="006D0EC7" w:rsidRPr="00373C24">
        <w:rPr>
          <w:rFonts w:ascii="Arial" w:hAnsi="Arial" w:cs="Arial"/>
          <w:color w:val="000000"/>
          <w:sz w:val="24"/>
          <w:lang w:eastAsia="ru-RU" w:bidi="ru-RU"/>
        </w:rPr>
        <w:t>приложении</w:t>
      </w:r>
      <w:r w:rsidR="001D50C3" w:rsidRPr="00373C24">
        <w:rPr>
          <w:rFonts w:ascii="Arial" w:hAnsi="Arial" w:cs="Arial"/>
          <w:color w:val="000000"/>
          <w:sz w:val="24"/>
          <w:lang w:eastAsia="ru-RU" w:bidi="ru-RU"/>
        </w:rPr>
        <w:t xml:space="preserve"> 1 к настоящему Административному регламенту.</w:t>
      </w:r>
      <w:r w:rsidR="001D50C3" w:rsidRPr="00373C24" w:rsidDel="001D50C3">
        <w:rPr>
          <w:rFonts w:ascii="Arial" w:hAnsi="Arial" w:cs="Arial"/>
          <w:color w:val="000000"/>
          <w:sz w:val="24"/>
          <w:lang w:eastAsia="ru-RU" w:bidi="ru-RU"/>
        </w:rPr>
        <w:t xml:space="preserve"> </w:t>
      </w:r>
    </w:p>
    <w:p w14:paraId="446FF0F2" w14:textId="77777777" w:rsidR="006E334D" w:rsidRPr="00373C24" w:rsidRDefault="006E334D" w:rsidP="00195D75">
      <w:pPr>
        <w:pStyle w:val="12"/>
        <w:shd w:val="clear" w:color="auto" w:fill="auto"/>
        <w:tabs>
          <w:tab w:val="left" w:pos="1445"/>
        </w:tabs>
        <w:ind w:firstLine="0"/>
        <w:rPr>
          <w:rFonts w:ascii="Arial" w:hAnsi="Arial" w:cs="Arial"/>
          <w:color w:val="000000"/>
          <w:sz w:val="24"/>
          <w:lang w:eastAsia="ru-RU" w:bidi="ru-RU"/>
        </w:rPr>
      </w:pPr>
    </w:p>
    <w:p w14:paraId="157B503B" w14:textId="77777777" w:rsidR="0021362D" w:rsidRPr="00373C24" w:rsidRDefault="00C2757F" w:rsidP="00373C24">
      <w:pPr>
        <w:ind w:left="567" w:firstLine="0"/>
        <w:jc w:val="center"/>
        <w:rPr>
          <w:rFonts w:cs="Arial"/>
          <w:b/>
          <w:bCs/>
          <w:sz w:val="28"/>
          <w:szCs w:val="26"/>
        </w:rPr>
      </w:pPr>
      <w:r w:rsidRPr="00373C24">
        <w:rPr>
          <w:rFonts w:cs="Arial"/>
          <w:b/>
          <w:bCs/>
          <w:sz w:val="28"/>
          <w:szCs w:val="26"/>
        </w:rPr>
        <w:t xml:space="preserve">II. </w:t>
      </w:r>
      <w:r w:rsidR="0021362D" w:rsidRPr="00373C24">
        <w:rPr>
          <w:rFonts w:cs="Arial"/>
          <w:b/>
          <w:bCs/>
          <w:sz w:val="28"/>
          <w:szCs w:val="26"/>
        </w:rPr>
        <w:t xml:space="preserve">Стандарт предоставления </w:t>
      </w:r>
      <w:r w:rsidR="006C7F90" w:rsidRPr="00373C24">
        <w:rPr>
          <w:rFonts w:cs="Arial"/>
          <w:b/>
          <w:bCs/>
          <w:sz w:val="28"/>
          <w:szCs w:val="26"/>
        </w:rPr>
        <w:t>муниципальной</w:t>
      </w:r>
      <w:r w:rsidR="0021362D" w:rsidRPr="00373C24">
        <w:rPr>
          <w:rFonts w:cs="Arial"/>
          <w:b/>
          <w:bCs/>
          <w:sz w:val="28"/>
          <w:szCs w:val="26"/>
        </w:rPr>
        <w:t xml:space="preserve"> услуги</w:t>
      </w:r>
    </w:p>
    <w:p w14:paraId="36C19285" w14:textId="77777777" w:rsidR="00373C24" w:rsidRPr="00373C24" w:rsidRDefault="00373C24" w:rsidP="00373C24">
      <w:pPr>
        <w:ind w:left="567" w:firstLine="0"/>
      </w:pPr>
    </w:p>
    <w:p w14:paraId="3B1EBCCD" w14:textId="77777777" w:rsidR="0021362D" w:rsidRPr="00373C24" w:rsidRDefault="0021362D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 xml:space="preserve">Наименование </w:t>
      </w:r>
      <w:r w:rsidR="006C7F90" w:rsidRPr="00373C24">
        <w:rPr>
          <w:b/>
          <w:bCs/>
          <w:sz w:val="26"/>
          <w:szCs w:val="28"/>
        </w:rPr>
        <w:t>муниципальной</w:t>
      </w:r>
      <w:r w:rsidRPr="00373C24">
        <w:rPr>
          <w:b/>
          <w:bCs/>
          <w:sz w:val="26"/>
          <w:szCs w:val="28"/>
        </w:rPr>
        <w:t xml:space="preserve"> услуги</w:t>
      </w:r>
    </w:p>
    <w:p w14:paraId="253DDF10" w14:textId="77777777" w:rsidR="00373C24" w:rsidRPr="00373C24" w:rsidRDefault="00373C24" w:rsidP="00373C24">
      <w:pPr>
        <w:ind w:left="567" w:firstLine="0"/>
        <w:rPr>
          <w:b/>
          <w:bCs/>
          <w:sz w:val="26"/>
          <w:szCs w:val="28"/>
        </w:rPr>
      </w:pPr>
    </w:p>
    <w:p w14:paraId="51A33371" w14:textId="77777777" w:rsidR="00373C24" w:rsidRPr="00373C24" w:rsidRDefault="00373C24" w:rsidP="00373C24">
      <w:pPr>
        <w:ind w:left="567" w:firstLine="0"/>
      </w:pPr>
      <w:r w:rsidRPr="00373C24">
        <w:t>2.1. Муниципальная услуга «Постановка граждан на учет в качестве лиц, имеющих право на предоставление земельных участков в собственность бесплатно».</w:t>
      </w:r>
    </w:p>
    <w:p w14:paraId="7CF94C97" w14:textId="77777777" w:rsidR="00373C24" w:rsidRPr="00373C24" w:rsidRDefault="00373C24" w:rsidP="00373C24">
      <w:pPr>
        <w:pStyle w:val="26"/>
        <w:keepNext/>
        <w:keepLines/>
        <w:rPr>
          <w:rFonts w:ascii="Arial" w:hAnsi="Arial" w:cs="Arial"/>
          <w:sz w:val="24"/>
        </w:rPr>
      </w:pPr>
    </w:p>
    <w:p w14:paraId="02FC3532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Наименование органа местного самоуправления (организации), предоставляющего муниципальную услугу</w:t>
      </w:r>
    </w:p>
    <w:p w14:paraId="209167DA" w14:textId="77777777" w:rsidR="00373C24" w:rsidRPr="00373C24" w:rsidRDefault="00373C24" w:rsidP="00373C24">
      <w:pPr>
        <w:ind w:left="567" w:firstLine="0"/>
      </w:pPr>
    </w:p>
    <w:p w14:paraId="0549E1E1" w14:textId="77777777" w:rsidR="00373C24" w:rsidRPr="00373C24" w:rsidRDefault="00373C24" w:rsidP="00373C24">
      <w:pPr>
        <w:ind w:left="567" w:firstLine="0"/>
      </w:pPr>
      <w:r w:rsidRPr="00373C24">
        <w:t>2.2. Муниципальная услуга предоставляется уполномоченным органом-администрацией Нижневартовского района.</w:t>
      </w:r>
    </w:p>
    <w:p w14:paraId="7E6B2A62" w14:textId="77777777" w:rsidR="00373C24" w:rsidRPr="00373C24" w:rsidRDefault="00373C24" w:rsidP="00373C24">
      <w:pPr>
        <w:ind w:left="567" w:firstLine="0"/>
      </w:pPr>
      <w:r w:rsidRPr="00373C24">
        <w:t>2.3. В предоставлении муниципальной услуги принимают участие муниципальное казенное учреждение Нижневартовского района «Управление имущественными и земельными ресурсами», многофункциональные центры-при наличии соответствующего соглашения о взаимодействии.</w:t>
      </w:r>
      <w:r w:rsidRPr="00373C24">
        <w:cr/>
        <w:t>При предоставлении муниципальной услуги уполномоченный орган взаимодействует с:</w:t>
      </w:r>
    </w:p>
    <w:p w14:paraId="7045F3E6" w14:textId="77777777" w:rsidR="00373C24" w:rsidRPr="00373C24" w:rsidRDefault="00373C24" w:rsidP="00373C24">
      <w:pPr>
        <w:ind w:left="567" w:firstLine="0"/>
      </w:pPr>
      <w:r w:rsidRPr="00373C24">
        <w:t>2.3.1. Федеральной службой государственной регистрации, кадастра и картографии в части получения сведений из Единого государственного реестра недвижимости.</w:t>
      </w:r>
    </w:p>
    <w:p w14:paraId="46AAB9F6" w14:textId="77777777" w:rsidR="00373C24" w:rsidRPr="00373C24" w:rsidRDefault="00373C24" w:rsidP="00373C24">
      <w:pPr>
        <w:ind w:left="567" w:firstLine="0"/>
      </w:pPr>
      <w:r w:rsidRPr="00373C24">
        <w:t>2.3.2. Министерством внутренних дел.</w:t>
      </w:r>
    </w:p>
    <w:p w14:paraId="1EACF281" w14:textId="77777777" w:rsidR="00373C24" w:rsidRPr="00373C24" w:rsidRDefault="00373C24" w:rsidP="00373C24">
      <w:pPr>
        <w:ind w:left="567" w:firstLine="0"/>
      </w:pPr>
      <w:r w:rsidRPr="00373C24">
        <w:t>2.3.3. Органами и организациями, осуществляющими учет граждан в целях предоставления им жилых помещений по договорам социального найма.</w:t>
      </w:r>
    </w:p>
    <w:p w14:paraId="6BDFF40F" w14:textId="77777777" w:rsidR="00373C24" w:rsidRPr="00373C24" w:rsidRDefault="00373C24" w:rsidP="00373C24">
      <w:pPr>
        <w:ind w:left="567" w:firstLine="0"/>
      </w:pPr>
      <w:r w:rsidRPr="00373C24">
        <w:t>2.4. В предоставлении муниципальной услуги могут принимать участие многофункциональные центры предоставления государственных и муниципальных услуг (далее – МФЦ) при наличии соответствующего соглашения о взаимодействии между МФЦ и уполномоченным органом, заключенным в соответствии с постановлением Правительства Российской Федерации от 27 сентября 2011 года № 797 (далее – Соглашение о взаимодействии).</w:t>
      </w:r>
    </w:p>
    <w:p w14:paraId="09A2E24E" w14:textId="77777777" w:rsidR="00373C24" w:rsidRPr="00373C24" w:rsidRDefault="00373C24" w:rsidP="00373C24">
      <w:pPr>
        <w:ind w:left="567" w:firstLine="0"/>
      </w:pPr>
      <w:r w:rsidRPr="00373C24">
        <w:t>МФЦ, в которых подается заявление о предоставлении муниципальной услуги, не могут принять решение об отказе в приеме заявления и документов и (или) информации, необходимых для ее предоставления.</w:t>
      </w:r>
    </w:p>
    <w:p w14:paraId="48D091BE" w14:textId="77777777" w:rsidR="00373C24" w:rsidRPr="00373C24" w:rsidRDefault="00373C24" w:rsidP="00373C24">
      <w:pPr>
        <w:ind w:left="567" w:firstLine="0"/>
      </w:pPr>
    </w:p>
    <w:p w14:paraId="047403D6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Результат предоставления муниципальной услуги</w:t>
      </w:r>
    </w:p>
    <w:p w14:paraId="71C3EC1A" w14:textId="77777777" w:rsidR="00373C24" w:rsidRPr="00373C24" w:rsidRDefault="00373C24" w:rsidP="00373C24">
      <w:pPr>
        <w:ind w:left="567" w:firstLine="0"/>
      </w:pPr>
    </w:p>
    <w:p w14:paraId="0445869A" w14:textId="77777777" w:rsidR="00373C24" w:rsidRPr="00373C24" w:rsidRDefault="00373C24" w:rsidP="00373C24">
      <w:pPr>
        <w:ind w:left="567" w:firstLine="0"/>
      </w:pPr>
      <w:r w:rsidRPr="00373C24">
        <w:t>2.5. В соответствии с вариантами, приведенными в пункте 3.4 настоящего Административного регламента, результатом предоставления муниципальной услуги являются:</w:t>
      </w:r>
    </w:p>
    <w:p w14:paraId="7A497DCF" w14:textId="77777777" w:rsidR="00373C24" w:rsidRPr="00373C24" w:rsidRDefault="00373C24" w:rsidP="00373C24">
      <w:pPr>
        <w:ind w:left="567" w:firstLine="0"/>
      </w:pPr>
      <w:r w:rsidRPr="00373C24">
        <w:t xml:space="preserve">2.5.1. Решение о постановке на учет гражданина в целях бесплатного предоставления земельного участка. </w:t>
      </w:r>
    </w:p>
    <w:p w14:paraId="706C736B" w14:textId="77777777" w:rsidR="00373C24" w:rsidRPr="00373C24" w:rsidRDefault="00373C24" w:rsidP="00373C24">
      <w:pPr>
        <w:ind w:left="567" w:firstLine="0"/>
      </w:pPr>
      <w:r w:rsidRPr="00373C24">
        <w:lastRenderedPageBreak/>
        <w:t>2.5.2. Решение об отказе в предоставлении услуги.</w:t>
      </w:r>
    </w:p>
    <w:p w14:paraId="0B94CE94" w14:textId="77777777" w:rsidR="00373C24" w:rsidRPr="00373C24" w:rsidRDefault="00373C24" w:rsidP="00373C24">
      <w:pPr>
        <w:ind w:left="567" w:firstLine="0"/>
      </w:pPr>
      <w:r w:rsidRPr="00373C24">
        <w:t>2.6. Документом, содержащим решение о предоставлении муниципальной услуги, на основании которого Заявителю предоставляются результаты, указанные в пункте 2.5 настоящего Административного регламента, является правовой акт уполномоченного органа, содержащий такие реквизиты, как номер и дата.</w:t>
      </w:r>
    </w:p>
    <w:p w14:paraId="66C5BD3C" w14:textId="77777777" w:rsidR="00373C24" w:rsidRPr="00373C24" w:rsidRDefault="00373C24" w:rsidP="00373C24">
      <w:pPr>
        <w:ind w:left="567" w:firstLine="0"/>
      </w:pPr>
      <w:r w:rsidRPr="00373C24">
        <w:t>2.6.1. Документом, содержащим решение о предоставлении муниципальной услуги, на основании которого Заявителю предоставляются результаты, указанные в пункте 2.5.2 настоящего Административного регламента, может быть письмо муниципального казенного учреждения Нижневартовского района «Управление имущественными и земельными ресурсами», содержащее такие реквизиты, как номер и дата.</w:t>
      </w:r>
    </w:p>
    <w:p w14:paraId="4AF98CD9" w14:textId="77777777" w:rsidR="00373C24" w:rsidRPr="00373C24" w:rsidRDefault="00373C24" w:rsidP="00373C24">
      <w:pPr>
        <w:ind w:left="567" w:firstLine="0"/>
      </w:pPr>
    </w:p>
    <w:p w14:paraId="629D49CE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Срок предоставления муниципальной услуги</w:t>
      </w:r>
    </w:p>
    <w:p w14:paraId="47255008" w14:textId="77777777" w:rsidR="00373C24" w:rsidRPr="00373C24" w:rsidRDefault="00373C24" w:rsidP="00373C24">
      <w:pPr>
        <w:ind w:left="567" w:firstLine="0"/>
      </w:pPr>
    </w:p>
    <w:p w14:paraId="7D7C27D5" w14:textId="77777777" w:rsidR="00373C24" w:rsidRPr="00373C24" w:rsidRDefault="00373C24" w:rsidP="00373C24">
      <w:pPr>
        <w:ind w:left="567" w:firstLine="0"/>
      </w:pPr>
      <w:r w:rsidRPr="00373C24">
        <w:t>2.7. Максимальный срок предоставления муниципальной услуги, в том числе посредством МФЦ, определяется в соответствии с Законом «О регулировании отдельных земельных отношений в Ханты-Мансийском автономном округе – Югре».</w:t>
      </w:r>
    </w:p>
    <w:p w14:paraId="1F1109EC" w14:textId="77777777" w:rsidR="00373C24" w:rsidRPr="00373C24" w:rsidRDefault="00373C24" w:rsidP="00373C24">
      <w:pPr>
        <w:ind w:left="567" w:firstLine="0"/>
      </w:pPr>
    </w:p>
    <w:p w14:paraId="6BB659CE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Правовые основания для предоставления муниципальной услуги</w:t>
      </w:r>
    </w:p>
    <w:p w14:paraId="4DA02115" w14:textId="77777777" w:rsidR="00373C24" w:rsidRPr="00DA225B" w:rsidRDefault="00DA225B" w:rsidP="00DA225B">
      <w:pPr>
        <w:ind w:left="567" w:firstLine="0"/>
        <w:jc w:val="center"/>
        <w:rPr>
          <w:bCs/>
          <w:szCs w:val="28"/>
        </w:rPr>
      </w:pPr>
      <w:r>
        <w:rPr>
          <w:bCs/>
          <w:szCs w:val="28"/>
        </w:rPr>
        <w:t xml:space="preserve">(Подраздел утратил силу постановлением Администрации от </w:t>
      </w:r>
      <w:hyperlink r:id="rId42" w:history="1">
        <w:r w:rsidR="009D5724">
          <w:rPr>
            <w:rStyle w:val="aff2"/>
            <w:bCs/>
            <w:szCs w:val="28"/>
          </w:rPr>
          <w:t>23.06.2025 № 829</w:t>
        </w:r>
      </w:hyperlink>
      <w:r>
        <w:rPr>
          <w:bCs/>
          <w:szCs w:val="28"/>
        </w:rPr>
        <w:t>)</w:t>
      </w:r>
    </w:p>
    <w:p w14:paraId="1321F62D" w14:textId="77777777" w:rsidR="00373C24" w:rsidRPr="00373C24" w:rsidRDefault="00373C24" w:rsidP="00373C24">
      <w:pPr>
        <w:ind w:left="567" w:firstLine="0"/>
      </w:pPr>
    </w:p>
    <w:p w14:paraId="18EDE422" w14:textId="77777777" w:rsidR="00373C24" w:rsidRPr="00373C24" w:rsidRDefault="00373C24" w:rsidP="00373C24">
      <w:pPr>
        <w:ind w:left="567" w:firstLine="0"/>
      </w:pPr>
    </w:p>
    <w:p w14:paraId="7955A046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64F298E9" w14:textId="77777777" w:rsidR="00373C24" w:rsidRPr="00373C24" w:rsidRDefault="00373C24" w:rsidP="00373C24">
      <w:pPr>
        <w:ind w:left="567" w:firstLine="0"/>
      </w:pPr>
    </w:p>
    <w:p w14:paraId="49E109AC" w14:textId="77777777" w:rsidR="00373C24" w:rsidRPr="00373C24" w:rsidRDefault="00373C24" w:rsidP="00373C24">
      <w:pPr>
        <w:ind w:left="567" w:firstLine="0"/>
      </w:pPr>
      <w:r w:rsidRPr="00373C24">
        <w:t>2.10. Для получения муниципальной услуги Заявитель представляет в уполномоченный орган заявление о предоставлении муниципальной услуги по форме согласно приложению 2 к настоящему Административному регламенту одним из следующих способов по личному усмотрению:</w:t>
      </w:r>
    </w:p>
    <w:p w14:paraId="593CDBF5" w14:textId="77777777" w:rsidR="00373C24" w:rsidRPr="00373C24" w:rsidRDefault="00373C24" w:rsidP="00373C24">
      <w:pPr>
        <w:ind w:left="567" w:firstLine="0"/>
      </w:pPr>
      <w:r w:rsidRPr="00373C24">
        <w:t>2.10.1. На бумажном носителе посредством личного обращения в уполномоченный орган, в том числе через МФЦ в соответствии с Соглашением о взаимодействии.</w:t>
      </w:r>
    </w:p>
    <w:p w14:paraId="0ECF22FE" w14:textId="77777777" w:rsidR="00373C24" w:rsidRPr="00373C24" w:rsidRDefault="00373C24" w:rsidP="00373C24">
      <w:pPr>
        <w:ind w:left="567" w:firstLine="0"/>
      </w:pPr>
      <w:r w:rsidRPr="00373C24">
        <w:t>2.10.2. Посредством почтового отправления с уведомлением о вручении. В случае подачи заявления путем направления почтовым отправлением верность прилагаемых к нему копий документов должна быть засвидетельствована нотариусом.</w:t>
      </w:r>
    </w:p>
    <w:p w14:paraId="3B7E2DB6" w14:textId="77777777" w:rsidR="00373C24" w:rsidRPr="00373C24" w:rsidRDefault="00373C24" w:rsidP="00373C24">
      <w:pPr>
        <w:ind w:left="567" w:firstLine="0"/>
      </w:pPr>
      <w:r w:rsidRPr="00373C24">
        <w:t>2.11. Для предоставления муниципальной услуги Заявитель самостоятельно представляет следующие документы, необходимые для оказания муниципальной услуги и обязательные для предоставления:</w:t>
      </w:r>
    </w:p>
    <w:p w14:paraId="72AC64DF" w14:textId="77777777" w:rsidR="00373C24" w:rsidRPr="00373C24" w:rsidRDefault="00373C24" w:rsidP="00373C24">
      <w:pPr>
        <w:ind w:left="567" w:firstLine="0"/>
      </w:pPr>
      <w:r w:rsidRPr="00373C24">
        <w:t>1) заявление о предоставлении муниципальной услуги;</w:t>
      </w:r>
    </w:p>
    <w:p w14:paraId="5AA6C355" w14:textId="77777777" w:rsidR="00373C24" w:rsidRPr="00373C24" w:rsidRDefault="00373C24" w:rsidP="00373C24">
      <w:pPr>
        <w:ind w:left="567" w:firstLine="0"/>
      </w:pPr>
      <w:r w:rsidRPr="00373C24">
        <w:t>2) документ, удостоверяющий личность Заявителя и проживающих с ним членов семьи;</w:t>
      </w:r>
    </w:p>
    <w:p w14:paraId="4AA08BB0" w14:textId="77777777" w:rsidR="00373C24" w:rsidRPr="00373C24" w:rsidRDefault="00373C24" w:rsidP="00373C24">
      <w:pPr>
        <w:ind w:left="567" w:firstLine="0"/>
      </w:pPr>
      <w:r w:rsidRPr="00373C24">
        <w:t xml:space="preserve">3) документ, подтверждающий отнесение гражданина к одной из категорий, указанных в подпунктах 2–12 пункта 1.4 Административного регламента; </w:t>
      </w:r>
    </w:p>
    <w:p w14:paraId="0C1BC9CA" w14:textId="77777777" w:rsidR="00373C24" w:rsidRPr="00373C24" w:rsidRDefault="00373C24" w:rsidP="00373C24">
      <w:pPr>
        <w:ind w:left="567" w:firstLine="0"/>
      </w:pPr>
      <w:r w:rsidRPr="00373C24">
        <w:t>4) документ, подтверждающий факт проживания гражданина в автономном округе не менее пяти лет, предшествующих дате подачи заявления (в случае, если факт проживания в автономном округе не менее пяти лет не удостоверяется записью в паспорте гражданина Российской Федерации);</w:t>
      </w:r>
    </w:p>
    <w:p w14:paraId="2118FE9C" w14:textId="77777777" w:rsidR="00373C24" w:rsidRPr="00373C24" w:rsidRDefault="00373C24" w:rsidP="00373C24">
      <w:pPr>
        <w:ind w:left="567" w:firstLine="0"/>
      </w:pPr>
      <w:r w:rsidRPr="00373C24">
        <w:t>5) нотариально удостоверенная доверенность представителя гражданина (в случае, если заявление от имени гражданина, отнесенного к одной из категорий, указанных в пункте 1.4 Административного регламента, подписывается и (или) подается представителем);</w:t>
      </w:r>
    </w:p>
    <w:p w14:paraId="56EC714D" w14:textId="77777777" w:rsidR="00373C24" w:rsidRPr="00373C24" w:rsidRDefault="00373C24" w:rsidP="00373C24">
      <w:pPr>
        <w:ind w:left="567" w:firstLine="0"/>
      </w:pPr>
      <w:r w:rsidRPr="00373C24">
        <w:t xml:space="preserve">6) договор аренды земельного участка (в случае, если заявления подают граждане, указанные в пункте 1.6 Административного регламента); </w:t>
      </w:r>
    </w:p>
    <w:p w14:paraId="47C36D84" w14:textId="77777777" w:rsidR="00373C24" w:rsidRPr="00373C24" w:rsidRDefault="00373C24" w:rsidP="00373C24">
      <w:pPr>
        <w:ind w:left="567" w:firstLine="0"/>
      </w:pPr>
      <w:r w:rsidRPr="00373C24">
        <w:t>7) согласие на обработку персональных данных гражданина и членов его семьи.</w:t>
      </w:r>
    </w:p>
    <w:p w14:paraId="2F4D32ED" w14:textId="77777777" w:rsidR="00373C24" w:rsidRPr="00373C24" w:rsidRDefault="00373C24" w:rsidP="00373C24">
      <w:pPr>
        <w:ind w:left="567" w:firstLine="0"/>
      </w:pPr>
      <w:r w:rsidRPr="00373C24">
        <w:t xml:space="preserve">2.11.1. В случае подачи заявления лично копии документов для удостоверения их верности представляются с одновременным предъявлением оригиналов документов. </w:t>
      </w:r>
      <w:r w:rsidRPr="00373C24">
        <w:lastRenderedPageBreak/>
        <w:t>Копии документов после проверки соответствия оригиналам заверяются лицом, их принимающим.</w:t>
      </w:r>
    </w:p>
    <w:p w14:paraId="3FA77CFF" w14:textId="77777777" w:rsidR="00373C24" w:rsidRPr="00373C24" w:rsidRDefault="00373C24" w:rsidP="00373C24">
      <w:pPr>
        <w:ind w:left="567" w:firstLine="0"/>
      </w:pPr>
      <w:r w:rsidRPr="00373C24">
        <w:t>2.11.2. Предъявления оригинала документа не требуется в случае представления его копии, верность которой засвидетельствована нотариусом.</w:t>
      </w:r>
    </w:p>
    <w:p w14:paraId="177326BE" w14:textId="77777777" w:rsidR="00373C24" w:rsidRPr="00373C24" w:rsidRDefault="00373C24" w:rsidP="00373C24">
      <w:pPr>
        <w:ind w:left="567" w:firstLine="0"/>
      </w:pPr>
      <w:r w:rsidRPr="00373C24">
        <w:t>В случае подачи заявления путем направления почтовым отправлением верность прилагаемых к нему копий документов должна быть засвидетельствована нотариусом.</w:t>
      </w:r>
    </w:p>
    <w:p w14:paraId="37A21446" w14:textId="77777777" w:rsidR="00373C24" w:rsidRPr="00373C24" w:rsidRDefault="00373C24" w:rsidP="00373C24">
      <w:pPr>
        <w:ind w:left="567" w:firstLine="0"/>
      </w:pPr>
      <w:r w:rsidRPr="00373C24">
        <w:t>2.12. Исчерпывающий перечень документов, необходимых для предоставления муниципальной услуги, находящихся в распоряжении Уполномоченного органа, а также запрашиваемых и получаемых в порядке межведомственного информационного взаимодействия:</w:t>
      </w:r>
    </w:p>
    <w:p w14:paraId="5FF0A5AF" w14:textId="77777777" w:rsidR="00373C24" w:rsidRPr="00373C24" w:rsidRDefault="00373C24" w:rsidP="00373C24">
      <w:pPr>
        <w:ind w:left="567" w:firstLine="0"/>
      </w:pPr>
      <w:r w:rsidRPr="00373C24">
        <w:t>1) сведения о регистрации по месту жительства либо по месту пребывания гражданина и членов его семьи;</w:t>
      </w:r>
    </w:p>
    <w:p w14:paraId="2E1105C3" w14:textId="77777777" w:rsidR="00373C24" w:rsidRPr="00373C24" w:rsidRDefault="00373C24" w:rsidP="00373C24">
      <w:pPr>
        <w:ind w:left="567" w:firstLine="0"/>
      </w:pPr>
      <w:r w:rsidRPr="00373C24">
        <w:t>2) выписки из Единого государственного реестра недвижимости о правах отдельного лица на имевшиеся (имеющиеся) у него объекты недвижимости в отношении гражданина и членов его семьи;</w:t>
      </w:r>
    </w:p>
    <w:p w14:paraId="5E16E5DA" w14:textId="77777777" w:rsidR="00373C24" w:rsidRPr="00373C24" w:rsidRDefault="00373C24" w:rsidP="00373C24">
      <w:pPr>
        <w:ind w:left="567" w:firstLine="0"/>
      </w:pPr>
      <w:r w:rsidRPr="00373C24">
        <w:t>3) выписки из Единого государственного реестра недвижимости об основных характеристиках и зарегистрированных правах на объект недвижимости, являющийся местом жительства гражданина и (или) членов его семьи (в отношении граждан, на которых распространяются положения подпунктов 2 и 4 пункта 1.5 Административного регламента);</w:t>
      </w:r>
    </w:p>
    <w:p w14:paraId="2F7CB822" w14:textId="77777777" w:rsidR="00373C24" w:rsidRPr="00373C24" w:rsidRDefault="00373C24" w:rsidP="00373C24">
      <w:pPr>
        <w:ind w:left="567" w:firstLine="0"/>
      </w:pPr>
      <w:r w:rsidRPr="00373C24">
        <w:t>4) сведения о признании жилого помещения непригодным для проживания, многоквартирного дома аварийным и подлежащим сносу или реконструкции (в отношении граждан, на которых распространяется положение подпункта 3 пункта 1.5 Административного регламента);</w:t>
      </w:r>
    </w:p>
    <w:p w14:paraId="5EB0C552" w14:textId="77777777" w:rsidR="00373C24" w:rsidRPr="00373C24" w:rsidRDefault="00373C24" w:rsidP="00373C24">
      <w:pPr>
        <w:ind w:left="567" w:firstLine="0"/>
      </w:pPr>
      <w:r w:rsidRPr="00373C24">
        <w:t>5) сведения об отнесении гражданина к категории граждан, состоящих на учете в качестве нуждающихся в жилых помещениях, предоставляемых по договорам социального найма.</w:t>
      </w:r>
    </w:p>
    <w:p w14:paraId="3E8EB3E1" w14:textId="77777777" w:rsidR="00373C24" w:rsidRPr="00373C24" w:rsidRDefault="00373C24" w:rsidP="00373C24">
      <w:pPr>
        <w:ind w:left="567" w:firstLine="0"/>
      </w:pPr>
      <w:r w:rsidRPr="00373C24">
        <w:t>Документы, содержащие указанную в настоящем пункте информацию, могут быть представлены заявителем по собственной инициативе.</w:t>
      </w:r>
    </w:p>
    <w:p w14:paraId="03979775" w14:textId="77777777" w:rsidR="00373C24" w:rsidRPr="00373C24" w:rsidRDefault="00373C24" w:rsidP="00373C24">
      <w:pPr>
        <w:ind w:left="567" w:firstLine="0"/>
      </w:pPr>
    </w:p>
    <w:p w14:paraId="699A1960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14:paraId="57CC68B7" w14:textId="77777777" w:rsidR="00373C24" w:rsidRPr="00373C24" w:rsidRDefault="00373C24" w:rsidP="00373C24">
      <w:pPr>
        <w:ind w:left="567" w:firstLine="0"/>
        <w:jc w:val="center"/>
      </w:pPr>
    </w:p>
    <w:p w14:paraId="57DA2373" w14:textId="77777777" w:rsidR="00373C24" w:rsidRPr="00373C24" w:rsidRDefault="00373C24" w:rsidP="00373C24">
      <w:pPr>
        <w:ind w:left="567" w:firstLine="0"/>
      </w:pPr>
      <w:r w:rsidRPr="00373C24">
        <w:t>2.13. Основанием для отказа в рассмотрении заявления о предоставлении муниципальной услуги является нарушение установленных требований к подаче запроса о предоставлении услуги и документов, необходимых для предоставления услуги.</w:t>
      </w:r>
    </w:p>
    <w:p w14:paraId="668ECCFD" w14:textId="77777777" w:rsidR="00373C24" w:rsidRPr="00373C24" w:rsidRDefault="00373C24" w:rsidP="00373C24">
      <w:pPr>
        <w:ind w:left="567" w:firstLine="0"/>
      </w:pPr>
      <w:r w:rsidRPr="00373C24">
        <w:t>2.14. 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14:paraId="0F5AFA6D" w14:textId="77777777" w:rsidR="00373C24" w:rsidRPr="00373C24" w:rsidRDefault="00373C24" w:rsidP="00373C24">
      <w:pPr>
        <w:ind w:left="567" w:firstLine="0"/>
      </w:pPr>
    </w:p>
    <w:p w14:paraId="3045EC62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14:paraId="058A3BB4" w14:textId="77777777" w:rsidR="00373C24" w:rsidRPr="00373C24" w:rsidRDefault="00373C24" w:rsidP="00373C24">
      <w:pPr>
        <w:ind w:left="567" w:firstLine="0"/>
        <w:rPr>
          <w:b/>
          <w:bCs/>
          <w:sz w:val="26"/>
          <w:szCs w:val="28"/>
        </w:rPr>
      </w:pPr>
    </w:p>
    <w:p w14:paraId="23212289" w14:textId="77777777" w:rsidR="00373C24" w:rsidRPr="00373C24" w:rsidRDefault="00373C24" w:rsidP="00373C24">
      <w:pPr>
        <w:ind w:left="567" w:firstLine="0"/>
      </w:pPr>
      <w:r w:rsidRPr="00373C24">
        <w:t>2.15. Оснований для приостановления предоставления муниципальной услуги законодательством субъекта Российской Федерации не предусмотрено.</w:t>
      </w:r>
    </w:p>
    <w:p w14:paraId="4936B9CF" w14:textId="77777777" w:rsidR="00373C24" w:rsidRPr="00373C24" w:rsidRDefault="00373C24" w:rsidP="00373C24">
      <w:pPr>
        <w:ind w:left="567" w:firstLine="0"/>
      </w:pPr>
      <w:r w:rsidRPr="00373C24">
        <w:t>2.16. Основания для отказа в предоставлении муниципальной услуги в соответствии с пунктом 11 статьи 6.2 Закона автономного округа «О регулировании отдельных земельных отношений в Ханты-Мансийском автономном округе – Югре»:</w:t>
      </w:r>
    </w:p>
    <w:p w14:paraId="53832472" w14:textId="77777777" w:rsidR="00373C24" w:rsidRPr="00373C24" w:rsidRDefault="00373C24" w:rsidP="00373C24">
      <w:pPr>
        <w:ind w:left="567" w:firstLine="0"/>
      </w:pPr>
      <w:r w:rsidRPr="00373C24">
        <w:t>1) не представлены все необходимые для принятия на учет документы;</w:t>
      </w:r>
    </w:p>
    <w:p w14:paraId="691A18FB" w14:textId="77777777" w:rsidR="00373C24" w:rsidRPr="00373C24" w:rsidRDefault="00373C24" w:rsidP="00373C24">
      <w:pPr>
        <w:ind w:left="567" w:firstLine="0"/>
      </w:pPr>
      <w:r w:rsidRPr="00373C24">
        <w:t>2) представлены документы, на основании которых гражданин не может быть принят на учет;</w:t>
      </w:r>
    </w:p>
    <w:p w14:paraId="293D40C8" w14:textId="77777777" w:rsidR="00373C24" w:rsidRPr="00373C24" w:rsidRDefault="00373C24" w:rsidP="00373C24">
      <w:pPr>
        <w:ind w:left="567" w:firstLine="0"/>
      </w:pPr>
      <w:r w:rsidRPr="00373C24">
        <w:lastRenderedPageBreak/>
        <w:t>3) гражданину или членам его семьи был предоставлен в собственность земельный участок в соответствии с условиями Закона автономного округа «О регулировании отдельных земельных отношений в Ханты-Мансийском автономном округе – Югре»;</w:t>
      </w:r>
    </w:p>
    <w:p w14:paraId="2DEB0C34" w14:textId="77777777" w:rsidR="00373C24" w:rsidRPr="00373C24" w:rsidRDefault="00373C24" w:rsidP="00373C24">
      <w:pPr>
        <w:ind w:left="567" w:firstLine="0"/>
      </w:pPr>
      <w:r w:rsidRPr="00373C24">
        <w:t>4) гражданину или членам его семьи была предоставлена мера социальной поддержки по обеспечению жилыми помещениями взамен предоставления им земельного участка в собственность бесплатно;</w:t>
      </w:r>
    </w:p>
    <w:p w14:paraId="2D3FEEAC" w14:textId="77777777" w:rsidR="00373C24" w:rsidRPr="00373C24" w:rsidRDefault="00373C24" w:rsidP="00373C24">
      <w:pPr>
        <w:ind w:left="567" w:firstLine="0"/>
      </w:pPr>
      <w:r w:rsidRPr="00373C24">
        <w:t>5) отсутствуют основания, дающие гражданину право на бесплатное получение земельного участка в соответствии с условиями статьи 7.4 Закона автономного округа «О регулировании отдельных жилищных отношений в Ханты-Мансийском автономном округе – Югре»;</w:t>
      </w:r>
    </w:p>
    <w:p w14:paraId="08B416C7" w14:textId="77777777" w:rsidR="00373C24" w:rsidRPr="00373C24" w:rsidRDefault="00373C24" w:rsidP="00373C24">
      <w:pPr>
        <w:ind w:left="567" w:firstLine="0"/>
      </w:pPr>
      <w:r w:rsidRPr="00373C24">
        <w:t>6) в представленных документах выявлены сведения, не соответствующие действительности, а также иные факты отсутствия правовых оснований для постановки на учет.</w:t>
      </w:r>
    </w:p>
    <w:p w14:paraId="7FDA7F0B" w14:textId="77777777" w:rsidR="00373C24" w:rsidRPr="00373C24" w:rsidRDefault="00373C24" w:rsidP="00373C24">
      <w:pPr>
        <w:ind w:left="567" w:firstLine="0"/>
      </w:pPr>
    </w:p>
    <w:p w14:paraId="7C48D662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14:paraId="11556484" w14:textId="77777777" w:rsidR="00373C24" w:rsidRPr="00373C24" w:rsidRDefault="00373C24" w:rsidP="00373C24">
      <w:pPr>
        <w:ind w:left="567" w:firstLine="0"/>
        <w:rPr>
          <w:b/>
          <w:bCs/>
          <w:sz w:val="26"/>
          <w:szCs w:val="28"/>
        </w:rPr>
      </w:pPr>
    </w:p>
    <w:p w14:paraId="13FDD99F" w14:textId="77777777" w:rsidR="00373C24" w:rsidRDefault="00373C24" w:rsidP="00373C24">
      <w:pPr>
        <w:ind w:left="567" w:firstLine="0"/>
      </w:pPr>
      <w:r w:rsidRPr="00373C24">
        <w:t>2.17. Предоставление муниципальной услуги осуществляется бесплатно.</w:t>
      </w:r>
    </w:p>
    <w:p w14:paraId="0C926F0C" w14:textId="77777777" w:rsidR="00DA225B" w:rsidRDefault="00DA225B" w:rsidP="00373C24">
      <w:pPr>
        <w:ind w:left="567" w:firstLine="0"/>
      </w:pPr>
    </w:p>
    <w:p w14:paraId="68BAE15E" w14:textId="77777777" w:rsidR="00DA225B" w:rsidRDefault="00DA225B" w:rsidP="00DA225B">
      <w:pPr>
        <w:widowControl w:val="0"/>
        <w:autoSpaceDE w:val="0"/>
        <w:autoSpaceDN w:val="0"/>
        <w:ind w:left="221" w:right="227" w:firstLine="709"/>
        <w:jc w:val="center"/>
        <w:outlineLvl w:val="0"/>
        <w:rPr>
          <w:rFonts w:cs="Arial"/>
          <w:b/>
          <w:bCs/>
          <w:color w:val="000000"/>
        </w:rPr>
      </w:pPr>
      <w:r w:rsidRPr="00F41950">
        <w:rPr>
          <w:rFonts w:cs="Arial"/>
          <w:b/>
          <w:bCs/>
          <w:color w:val="000000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</w:t>
      </w:r>
    </w:p>
    <w:p w14:paraId="6464D453" w14:textId="77777777" w:rsidR="00DA225B" w:rsidRPr="00DA225B" w:rsidRDefault="00DA225B" w:rsidP="00DA225B">
      <w:pPr>
        <w:widowControl w:val="0"/>
        <w:autoSpaceDE w:val="0"/>
        <w:autoSpaceDN w:val="0"/>
        <w:ind w:left="221" w:right="227" w:firstLine="709"/>
        <w:jc w:val="center"/>
        <w:outlineLvl w:val="0"/>
        <w:rPr>
          <w:rFonts w:cs="Arial"/>
          <w:bCs/>
          <w:color w:val="000000"/>
        </w:rPr>
      </w:pPr>
      <w:r w:rsidRPr="00DA225B">
        <w:rPr>
          <w:rFonts w:cs="Arial"/>
          <w:bCs/>
          <w:color w:val="000000"/>
        </w:rPr>
        <w:t xml:space="preserve">(Дополнено подразделом постановлением Администрации от </w:t>
      </w:r>
      <w:hyperlink r:id="rId43" w:history="1">
        <w:r w:rsidR="009D5724">
          <w:rPr>
            <w:rStyle w:val="aff2"/>
            <w:rFonts w:cs="Arial"/>
            <w:bCs/>
          </w:rPr>
          <w:t>23.06.2025 № 829</w:t>
        </w:r>
      </w:hyperlink>
      <w:r w:rsidRPr="00DA225B">
        <w:rPr>
          <w:rFonts w:cs="Arial"/>
          <w:bCs/>
          <w:color w:val="000000"/>
        </w:rPr>
        <w:t>)</w:t>
      </w:r>
    </w:p>
    <w:p w14:paraId="0B3253B1" w14:textId="77777777" w:rsidR="00DA225B" w:rsidRPr="00F41950" w:rsidRDefault="00DA225B" w:rsidP="00DA225B">
      <w:pPr>
        <w:widowControl w:val="0"/>
        <w:autoSpaceDE w:val="0"/>
        <w:autoSpaceDN w:val="0"/>
        <w:ind w:left="221" w:right="227" w:firstLine="709"/>
        <w:jc w:val="center"/>
        <w:outlineLvl w:val="0"/>
        <w:rPr>
          <w:rFonts w:cs="Arial"/>
          <w:b/>
          <w:bCs/>
          <w:color w:val="000000"/>
        </w:rPr>
      </w:pPr>
    </w:p>
    <w:p w14:paraId="24C1511E" w14:textId="77777777" w:rsidR="00DA225B" w:rsidRPr="00373C24" w:rsidRDefault="00DA225B" w:rsidP="00DA225B">
      <w:pPr>
        <w:ind w:left="567" w:firstLine="0"/>
      </w:pPr>
      <w:r w:rsidRPr="00F41950">
        <w:rPr>
          <w:rFonts w:cs="Arial"/>
          <w:bCs/>
          <w:color w:val="000000"/>
        </w:rPr>
        <w:t>2.17.1.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</w:t>
      </w:r>
    </w:p>
    <w:p w14:paraId="2751BEFF" w14:textId="77777777" w:rsidR="00373C24" w:rsidRPr="00373C24" w:rsidRDefault="00373C24" w:rsidP="00373C24">
      <w:pPr>
        <w:ind w:left="567" w:firstLine="0"/>
      </w:pPr>
    </w:p>
    <w:p w14:paraId="061900FA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Срок и порядок регистрации запроса Заявителя о предоставлении муниципальной услуги, в том числе в электронной форме</w:t>
      </w:r>
    </w:p>
    <w:p w14:paraId="08471D1D" w14:textId="77777777" w:rsidR="00373C24" w:rsidRPr="00373C24" w:rsidRDefault="00373C24" w:rsidP="00373C24">
      <w:pPr>
        <w:ind w:left="567" w:firstLine="0"/>
        <w:rPr>
          <w:b/>
          <w:bCs/>
          <w:sz w:val="26"/>
          <w:szCs w:val="28"/>
        </w:rPr>
      </w:pPr>
    </w:p>
    <w:p w14:paraId="2B348E0B" w14:textId="77777777" w:rsidR="00373C24" w:rsidRPr="00373C24" w:rsidRDefault="00373C24" w:rsidP="00373C24">
      <w:pPr>
        <w:ind w:left="567" w:firstLine="0"/>
      </w:pPr>
      <w:r w:rsidRPr="00373C24">
        <w:t>2.18. Регистрация направленного Заявителем заявления о предоставлении муниципальной услуги способами, указанными в подпунктах 2.10.1 и 2.10.2 пункта 2.10настоящего Административного регламента в уполномоченном органе осуществляется не позднее 1 (одного) рабочего дня, следующего за днем его поступления.</w:t>
      </w:r>
    </w:p>
    <w:p w14:paraId="1A3A11CB" w14:textId="77777777" w:rsidR="00373C24" w:rsidRPr="00373C24" w:rsidRDefault="00373C24" w:rsidP="00373C24">
      <w:pPr>
        <w:ind w:left="567" w:firstLine="0"/>
      </w:pPr>
      <w:r w:rsidRPr="00373C24">
        <w:t>2.19. В случае направления Заявителем заявления о предоставлении муниципальной услуги способами, указанными в подпунктах 2.10.1 и 2.10.2 пункта 2.10 настоящего Административного регламента вне рабочего времени Уполномоченного органа либо в выходной, нерабочий праздничный день, днем получения заявления считается 1 (первый) рабочий день, следующий за днем его направления.</w:t>
      </w:r>
    </w:p>
    <w:p w14:paraId="40C94B66" w14:textId="77777777" w:rsidR="00373C24" w:rsidRPr="00373C24" w:rsidRDefault="00373C24" w:rsidP="00373C24">
      <w:pPr>
        <w:ind w:left="567" w:firstLine="0"/>
      </w:pPr>
    </w:p>
    <w:p w14:paraId="055E59CE" w14:textId="77777777" w:rsid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</w:t>
      </w:r>
      <w:r w:rsidR="00DA225B">
        <w:rPr>
          <w:b/>
          <w:bCs/>
          <w:sz w:val="26"/>
          <w:szCs w:val="28"/>
        </w:rPr>
        <w:t xml:space="preserve"> </w:t>
      </w:r>
      <w:r w:rsidR="00DA225B" w:rsidRPr="00DA225B">
        <w:rPr>
          <w:rFonts w:cs="Arial"/>
          <w:b/>
          <w:bCs/>
          <w:color w:val="000000"/>
        </w:rPr>
        <w:t>и (или) информации</w:t>
      </w:r>
      <w:r w:rsidRPr="00373C24">
        <w:rPr>
          <w:b/>
          <w:bCs/>
          <w:sz w:val="26"/>
          <w:szCs w:val="28"/>
        </w:rPr>
        <w:t xml:space="preserve">, необходимых для предоставления каждой муниципальной услуги, в том числе к обеспечению доступности для инвалидов указанных объектов в </w:t>
      </w:r>
      <w:r w:rsidRPr="00373C24">
        <w:rPr>
          <w:b/>
          <w:bCs/>
          <w:sz w:val="26"/>
          <w:szCs w:val="28"/>
        </w:rPr>
        <w:lastRenderedPageBreak/>
        <w:t>соответствии с законодательством Российской Федерации о социальной защите инвалидов</w:t>
      </w:r>
    </w:p>
    <w:p w14:paraId="0FA7EDD5" w14:textId="77777777" w:rsidR="00DA225B" w:rsidRPr="00373C24" w:rsidRDefault="00DA225B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DA225B">
        <w:rPr>
          <w:bCs/>
          <w:szCs w:val="28"/>
        </w:rPr>
        <w:t>(Наименование подраздела изменено</w:t>
      </w:r>
      <w:r w:rsidRPr="00DA225B">
        <w:rPr>
          <w:b/>
          <w:bCs/>
          <w:szCs w:val="28"/>
        </w:rPr>
        <w:t xml:space="preserve"> </w:t>
      </w:r>
      <w:r w:rsidRPr="00DA225B">
        <w:rPr>
          <w:rFonts w:cs="Arial"/>
          <w:bCs/>
          <w:color w:val="000000"/>
        </w:rPr>
        <w:t xml:space="preserve">постановлением Администрации от </w:t>
      </w:r>
      <w:hyperlink r:id="rId44" w:history="1">
        <w:r w:rsidR="009D5724">
          <w:rPr>
            <w:rStyle w:val="aff2"/>
            <w:rFonts w:cs="Arial"/>
            <w:bCs/>
          </w:rPr>
          <w:t>23.06.2025 № 829</w:t>
        </w:r>
      </w:hyperlink>
      <w:r w:rsidRPr="00DA225B">
        <w:rPr>
          <w:rFonts w:cs="Arial"/>
          <w:bCs/>
          <w:color w:val="000000"/>
        </w:rPr>
        <w:t>)</w:t>
      </w:r>
    </w:p>
    <w:p w14:paraId="385BCE7C" w14:textId="77777777" w:rsidR="00373C24" w:rsidRPr="00373C24" w:rsidRDefault="00373C24" w:rsidP="00373C24">
      <w:pPr>
        <w:ind w:left="567" w:firstLine="0"/>
      </w:pPr>
    </w:p>
    <w:p w14:paraId="350D372D" w14:textId="77777777" w:rsidR="00373C24" w:rsidRPr="00373C24" w:rsidRDefault="00373C24" w:rsidP="00373C24">
      <w:pPr>
        <w:ind w:left="567" w:firstLine="0"/>
      </w:pPr>
      <w:r w:rsidRPr="00373C24">
        <w:t>2.20. Административные здания, в которых предоставляется муниципальная услуга, должны обеспечивать удобные и комфортные условия для Заявителей.</w:t>
      </w:r>
    </w:p>
    <w:p w14:paraId="570A81CD" w14:textId="77777777" w:rsidR="00373C24" w:rsidRPr="00373C24" w:rsidRDefault="00373C24" w:rsidP="00373C24">
      <w:pPr>
        <w:ind w:left="567" w:firstLine="0"/>
      </w:pPr>
      <w:r w:rsidRPr="00373C24">
        <w:t>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4922881D" w14:textId="77777777" w:rsidR="00373C24" w:rsidRPr="00373C24" w:rsidRDefault="00373C24" w:rsidP="00373C24">
      <w:pPr>
        <w:ind w:left="567" w:firstLine="0"/>
      </w:pPr>
      <w:r w:rsidRPr="00373C24"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4CCC96ED" w14:textId="77777777" w:rsidR="00373C24" w:rsidRPr="00373C24" w:rsidRDefault="00373C24" w:rsidP="00373C24">
      <w:pPr>
        <w:ind w:left="567" w:firstLine="0"/>
      </w:pPr>
      <w:r w:rsidRPr="00373C24"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14:paraId="5FC6EC7F" w14:textId="77777777" w:rsidR="00373C24" w:rsidRPr="00373C24" w:rsidRDefault="00373C24" w:rsidP="00373C24">
      <w:pPr>
        <w:ind w:left="567" w:firstLine="0"/>
      </w:pPr>
      <w:r w:rsidRPr="00373C24">
        <w:t>В целях обеспечения беспрепятственного доступа Заявителей, в том числе передвигающихся на инвалидных колясках, вход в здание и помещения, уполномоченного органа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6D6B9B47" w14:textId="77777777" w:rsidR="00373C24" w:rsidRPr="00373C24" w:rsidRDefault="00373C24" w:rsidP="00373C24">
      <w:pPr>
        <w:ind w:left="567" w:firstLine="0"/>
      </w:pPr>
      <w:r w:rsidRPr="00373C24"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14:paraId="5430D626" w14:textId="77777777" w:rsidR="00373C24" w:rsidRPr="00373C24" w:rsidRDefault="00373C24" w:rsidP="00373C24">
      <w:pPr>
        <w:ind w:left="567" w:firstLine="0"/>
      </w:pPr>
      <w:r w:rsidRPr="00373C24">
        <w:t>наименование;</w:t>
      </w:r>
    </w:p>
    <w:p w14:paraId="7094443F" w14:textId="77777777" w:rsidR="00373C24" w:rsidRPr="00373C24" w:rsidRDefault="00373C24" w:rsidP="00373C24">
      <w:pPr>
        <w:ind w:left="567" w:firstLine="0"/>
      </w:pPr>
      <w:r w:rsidRPr="00373C24">
        <w:t>местонахождение и юридический адрес;</w:t>
      </w:r>
    </w:p>
    <w:p w14:paraId="030B19EE" w14:textId="77777777" w:rsidR="00373C24" w:rsidRPr="00373C24" w:rsidRDefault="00373C24" w:rsidP="00373C24">
      <w:pPr>
        <w:ind w:left="567" w:firstLine="0"/>
      </w:pPr>
      <w:r w:rsidRPr="00373C24">
        <w:t>режим работы;</w:t>
      </w:r>
    </w:p>
    <w:p w14:paraId="5BEE6872" w14:textId="77777777" w:rsidR="00373C24" w:rsidRPr="00373C24" w:rsidRDefault="00373C24" w:rsidP="00373C24">
      <w:pPr>
        <w:ind w:left="567" w:firstLine="0"/>
      </w:pPr>
      <w:r w:rsidRPr="00373C24">
        <w:t>график приема;</w:t>
      </w:r>
    </w:p>
    <w:p w14:paraId="6429C4F7" w14:textId="77777777" w:rsidR="00373C24" w:rsidRPr="00373C24" w:rsidRDefault="00373C24" w:rsidP="00373C24">
      <w:pPr>
        <w:ind w:left="567" w:firstLine="0"/>
      </w:pPr>
      <w:r w:rsidRPr="00373C24">
        <w:t>номера телефонов для справок.</w:t>
      </w:r>
    </w:p>
    <w:p w14:paraId="3176299F" w14:textId="77777777" w:rsidR="00373C24" w:rsidRPr="00373C24" w:rsidRDefault="00373C24" w:rsidP="00373C24">
      <w:pPr>
        <w:ind w:left="567" w:firstLine="0"/>
      </w:pPr>
      <w:r w:rsidRPr="00373C24"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1D279633" w14:textId="77777777" w:rsidR="00373C24" w:rsidRPr="00373C24" w:rsidRDefault="00373C24" w:rsidP="00373C24">
      <w:pPr>
        <w:ind w:left="567" w:firstLine="0"/>
      </w:pPr>
      <w:r w:rsidRPr="00373C24">
        <w:t>Помещения, в которых предоставляется муниципальная услуга, оснащаются:</w:t>
      </w:r>
    </w:p>
    <w:p w14:paraId="12B9E96A" w14:textId="77777777" w:rsidR="00373C24" w:rsidRPr="00373C24" w:rsidRDefault="00373C24" w:rsidP="00373C24">
      <w:pPr>
        <w:ind w:left="567" w:firstLine="0"/>
      </w:pPr>
      <w:r w:rsidRPr="00373C24">
        <w:t>противопожарной системой и средствами пожаротушения;</w:t>
      </w:r>
    </w:p>
    <w:p w14:paraId="013C348B" w14:textId="77777777" w:rsidR="00373C24" w:rsidRPr="00373C24" w:rsidRDefault="00373C24" w:rsidP="00373C24">
      <w:pPr>
        <w:ind w:left="567" w:firstLine="0"/>
      </w:pPr>
      <w:r w:rsidRPr="00373C24">
        <w:t xml:space="preserve">системой оповещения о возникновении чрезвычайной ситуации; </w:t>
      </w:r>
    </w:p>
    <w:p w14:paraId="7DB87256" w14:textId="77777777" w:rsidR="00373C24" w:rsidRPr="00373C24" w:rsidRDefault="00373C24" w:rsidP="00373C24">
      <w:pPr>
        <w:ind w:left="567" w:firstLine="0"/>
      </w:pPr>
      <w:r w:rsidRPr="00373C24">
        <w:t>средствами оказания первой медицинской помощи;</w:t>
      </w:r>
    </w:p>
    <w:p w14:paraId="28075624" w14:textId="77777777" w:rsidR="00373C24" w:rsidRPr="00373C24" w:rsidRDefault="00373C24" w:rsidP="00373C24">
      <w:pPr>
        <w:ind w:left="567" w:firstLine="0"/>
      </w:pPr>
      <w:r w:rsidRPr="00373C24">
        <w:t>туалетными комнатами для посетителей.</w:t>
      </w:r>
    </w:p>
    <w:p w14:paraId="3C805CB3" w14:textId="77777777" w:rsidR="00373C24" w:rsidRPr="00373C24" w:rsidRDefault="00373C24" w:rsidP="00373C24">
      <w:pPr>
        <w:ind w:left="567" w:firstLine="0"/>
      </w:pPr>
      <w:r w:rsidRPr="00373C24"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23710CA8" w14:textId="77777777" w:rsidR="00373C24" w:rsidRPr="00373C24" w:rsidRDefault="00373C24" w:rsidP="00373C24">
      <w:pPr>
        <w:ind w:left="567" w:firstLine="0"/>
      </w:pPr>
      <w:r w:rsidRPr="00373C24"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42FF4367" w14:textId="77777777" w:rsidR="00373C24" w:rsidRPr="00373C24" w:rsidRDefault="00373C24" w:rsidP="00373C24">
      <w:pPr>
        <w:ind w:left="567" w:firstLine="0"/>
      </w:pPr>
      <w:r w:rsidRPr="00373C24"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55C98D00" w14:textId="77777777" w:rsidR="00373C24" w:rsidRPr="00373C24" w:rsidRDefault="00373C24" w:rsidP="00373C24">
      <w:pPr>
        <w:ind w:left="567" w:firstLine="0"/>
      </w:pPr>
      <w:r w:rsidRPr="00373C24">
        <w:t>Места приема Заявителей оборудуются информационными табличками (вывесками) с указанием:</w:t>
      </w:r>
    </w:p>
    <w:p w14:paraId="303316E3" w14:textId="77777777" w:rsidR="00373C24" w:rsidRPr="00373C24" w:rsidRDefault="00373C24" w:rsidP="00373C24">
      <w:pPr>
        <w:ind w:left="567" w:firstLine="0"/>
      </w:pPr>
      <w:r w:rsidRPr="00373C24">
        <w:t>номера кабинета и наименования отдела;</w:t>
      </w:r>
    </w:p>
    <w:p w14:paraId="3301CCCB" w14:textId="77777777" w:rsidR="00373C24" w:rsidRPr="00373C24" w:rsidRDefault="00373C24" w:rsidP="00373C24">
      <w:pPr>
        <w:ind w:left="567" w:firstLine="0"/>
      </w:pPr>
      <w:r w:rsidRPr="00373C24">
        <w:lastRenderedPageBreak/>
        <w:t>фамилии, имени и отчества (последнее-при наличии), должности ответственного лица за прием документов;</w:t>
      </w:r>
    </w:p>
    <w:p w14:paraId="671A68C7" w14:textId="77777777" w:rsidR="00373C24" w:rsidRPr="00373C24" w:rsidRDefault="00373C24" w:rsidP="00373C24">
      <w:pPr>
        <w:ind w:left="567" w:firstLine="0"/>
      </w:pPr>
      <w:r w:rsidRPr="00373C24">
        <w:t>графика приема Заявителей.</w:t>
      </w:r>
    </w:p>
    <w:p w14:paraId="7B327CBF" w14:textId="77777777" w:rsidR="00373C24" w:rsidRPr="00373C24" w:rsidRDefault="00373C24" w:rsidP="00373C24">
      <w:pPr>
        <w:ind w:left="567" w:firstLine="0"/>
      </w:pPr>
      <w:r w:rsidRPr="00373C24"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5AE89F26" w14:textId="77777777" w:rsidR="00373C24" w:rsidRPr="00373C24" w:rsidRDefault="00373C24" w:rsidP="00373C24">
      <w:pPr>
        <w:ind w:left="567" w:firstLine="0"/>
      </w:pPr>
      <w:r w:rsidRPr="00373C24">
        <w:t>Лицо, ответственное за прием документов, должно иметь настольную табличку с указанием фамилии, имени, отчества (последнее-при наличии) и должности.</w:t>
      </w:r>
    </w:p>
    <w:p w14:paraId="292E6712" w14:textId="77777777" w:rsidR="00373C24" w:rsidRPr="00373C24" w:rsidRDefault="00373C24" w:rsidP="00373C24">
      <w:pPr>
        <w:ind w:left="567" w:firstLine="0"/>
      </w:pPr>
      <w:r w:rsidRPr="00373C24">
        <w:t>При предоставлении муниципальной услуги инвалидам обеспечиваются:</w:t>
      </w:r>
    </w:p>
    <w:p w14:paraId="7434F773" w14:textId="77777777" w:rsidR="00373C24" w:rsidRPr="00373C24" w:rsidRDefault="00373C24" w:rsidP="00373C24">
      <w:pPr>
        <w:ind w:left="567" w:firstLine="0"/>
      </w:pPr>
      <w:r w:rsidRPr="00373C24">
        <w:t>возможность беспрепятственного доступа к объекту (зданию, помещению), в котором предоставляется муниципальная услуга;</w:t>
      </w:r>
    </w:p>
    <w:p w14:paraId="2F05F5C8" w14:textId="77777777" w:rsidR="00373C24" w:rsidRPr="00373C24" w:rsidRDefault="00373C24" w:rsidP="00373C24">
      <w:pPr>
        <w:ind w:left="567" w:firstLine="0"/>
      </w:pPr>
      <w:r w:rsidRPr="00373C24">
        <w:t>возможность самостоятельного передвижения по территории, на которой расположены здания и помещения уполномоченного органа, а также входа в такие объекты и выхода из них, посадки в транспортное средство и высадки из него, в том числе с использованием кресла-коляски; сопровождение инвалидов, имеющих стойкие расстройства функции зрения и самостоятельного передвижения;</w:t>
      </w:r>
    </w:p>
    <w:p w14:paraId="12B2CF01" w14:textId="77777777" w:rsidR="00373C24" w:rsidRPr="00373C24" w:rsidRDefault="00373C24" w:rsidP="00373C24">
      <w:pPr>
        <w:ind w:left="567" w:firstLine="0"/>
      </w:pPr>
      <w:r w:rsidRPr="00373C24"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 уполномоченного органа и к муниципальной услуге с учетом ограничений их жизнедеятельности;</w:t>
      </w:r>
    </w:p>
    <w:p w14:paraId="70BC0891" w14:textId="77777777" w:rsidR="00373C24" w:rsidRPr="00373C24" w:rsidRDefault="00373C24" w:rsidP="00373C24">
      <w:pPr>
        <w:ind w:left="567" w:firstLine="0"/>
      </w:pPr>
      <w:r w:rsidRPr="00373C24"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78A18D25" w14:textId="77777777" w:rsidR="00373C24" w:rsidRPr="00373C24" w:rsidRDefault="00373C24" w:rsidP="00373C24">
      <w:pPr>
        <w:ind w:left="567" w:firstLine="0"/>
      </w:pPr>
      <w:r w:rsidRPr="00373C24">
        <w:t xml:space="preserve">допуск сурдопереводчика и </w:t>
      </w:r>
      <w:proofErr w:type="spellStart"/>
      <w:r w:rsidRPr="00373C24">
        <w:t>тифлосурдопереводчика</w:t>
      </w:r>
      <w:proofErr w:type="spellEnd"/>
      <w:r w:rsidRPr="00373C24">
        <w:t>;</w:t>
      </w:r>
    </w:p>
    <w:p w14:paraId="68B0C8FD" w14:textId="77777777" w:rsidR="00373C24" w:rsidRPr="00373C24" w:rsidRDefault="00373C24" w:rsidP="00373C24">
      <w:pPr>
        <w:ind w:left="567" w:firstLine="0"/>
      </w:pPr>
      <w:r w:rsidRPr="00373C24">
        <w:t>допуск собаки-проводника при наличии документа, подтверждающего ее специальное обучение, на объекты (здания, помещения) уполномоченного органа;</w:t>
      </w:r>
    </w:p>
    <w:p w14:paraId="611B7830" w14:textId="77777777" w:rsidR="00373C24" w:rsidRPr="00373C24" w:rsidRDefault="00373C24" w:rsidP="00373C24">
      <w:pPr>
        <w:ind w:left="567" w:firstLine="0"/>
      </w:pPr>
      <w:r w:rsidRPr="00373C24"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14:paraId="75DEA0F3" w14:textId="77777777" w:rsidR="00373C24" w:rsidRPr="00373C24" w:rsidRDefault="00373C24" w:rsidP="00373C24">
      <w:pPr>
        <w:ind w:left="567" w:firstLine="0"/>
        <w:rPr>
          <w:b/>
          <w:bCs/>
          <w:sz w:val="26"/>
          <w:szCs w:val="28"/>
        </w:rPr>
      </w:pPr>
    </w:p>
    <w:p w14:paraId="78D19079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Показатели доступности и качества муниципальной услуги</w:t>
      </w:r>
    </w:p>
    <w:p w14:paraId="1AA05816" w14:textId="77777777" w:rsidR="00373C24" w:rsidRPr="00373C24" w:rsidRDefault="00373C24" w:rsidP="00373C24">
      <w:pPr>
        <w:ind w:left="567" w:firstLine="0"/>
      </w:pPr>
    </w:p>
    <w:p w14:paraId="14600DA6" w14:textId="77777777" w:rsidR="00373C24" w:rsidRPr="00373C24" w:rsidRDefault="00373C24" w:rsidP="00373C24">
      <w:pPr>
        <w:ind w:left="567" w:firstLine="0"/>
      </w:pPr>
      <w:r w:rsidRPr="00373C24">
        <w:t>2.21. Основными показателями доступности предоставления муниципальной услуги являются:</w:t>
      </w:r>
    </w:p>
    <w:p w14:paraId="43F861FC" w14:textId="77777777" w:rsidR="00373C24" w:rsidRPr="00373C24" w:rsidRDefault="00373C24" w:rsidP="00373C24">
      <w:pPr>
        <w:ind w:left="567" w:firstLine="0"/>
      </w:pPr>
      <w:r w:rsidRPr="00373C24">
        <w:t>2.21.1. 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Интернет), средствах массовой информации.</w:t>
      </w:r>
    </w:p>
    <w:p w14:paraId="2AD3E1BB" w14:textId="77777777" w:rsidR="00373C24" w:rsidRPr="00373C24" w:rsidRDefault="00373C24" w:rsidP="00373C24">
      <w:pPr>
        <w:ind w:left="567" w:firstLine="0"/>
      </w:pPr>
      <w:r w:rsidRPr="00373C24">
        <w:t>2.21.2. Возможность получения заявителем уведомлений о предоставлении муниципальной услуги с помощью ЕПГУ.</w:t>
      </w:r>
    </w:p>
    <w:p w14:paraId="1D878CF7" w14:textId="77777777" w:rsidR="00373C24" w:rsidRPr="00373C24" w:rsidRDefault="00373C24" w:rsidP="00373C24">
      <w:pPr>
        <w:ind w:left="567" w:firstLine="0"/>
      </w:pPr>
      <w:r w:rsidRPr="00373C24">
        <w:t>2.21.3.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14:paraId="7437A4E3" w14:textId="77777777" w:rsidR="00373C24" w:rsidRPr="00373C24" w:rsidRDefault="00373C24" w:rsidP="00373C24">
      <w:pPr>
        <w:ind w:left="567" w:firstLine="0"/>
      </w:pPr>
      <w:r w:rsidRPr="00373C24">
        <w:t>2.22. Основными показателями качества предоставления муниципальной услуги являются:</w:t>
      </w:r>
    </w:p>
    <w:p w14:paraId="15BD8B68" w14:textId="77777777" w:rsidR="00373C24" w:rsidRPr="00373C24" w:rsidRDefault="00373C24" w:rsidP="00373C24">
      <w:pPr>
        <w:ind w:left="567" w:firstLine="0"/>
      </w:pPr>
      <w:r w:rsidRPr="00373C24">
        <w:t>2.22.1. 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регламентом.</w:t>
      </w:r>
    </w:p>
    <w:p w14:paraId="2399E0D6" w14:textId="77777777" w:rsidR="00373C24" w:rsidRPr="00373C24" w:rsidRDefault="00373C24" w:rsidP="00373C24">
      <w:pPr>
        <w:ind w:left="567" w:firstLine="0"/>
      </w:pPr>
      <w:r w:rsidRPr="00373C24">
        <w:t>2.22.2. Количество взаимодействий гражданина с должностными лицами, участвующими в предоставлении муниципальной услуги.</w:t>
      </w:r>
    </w:p>
    <w:p w14:paraId="6153333A" w14:textId="77777777" w:rsidR="00373C24" w:rsidRPr="00373C24" w:rsidRDefault="00373C24" w:rsidP="00373C24">
      <w:pPr>
        <w:ind w:left="567" w:firstLine="0"/>
      </w:pPr>
      <w:r w:rsidRPr="00373C24">
        <w:t>2.22.3. Отсутствие обоснованных жалоб на действия (бездействие) сотрудников и их некорректное (невнимательное) отношение к Заявителям.</w:t>
      </w:r>
    </w:p>
    <w:p w14:paraId="4FE12ED5" w14:textId="77777777" w:rsidR="00373C24" w:rsidRPr="00373C24" w:rsidRDefault="00373C24" w:rsidP="00373C24">
      <w:pPr>
        <w:ind w:left="567" w:firstLine="0"/>
      </w:pPr>
      <w:r w:rsidRPr="00373C24">
        <w:t>2.22.4. Отсутствие нарушений установленных сроков в процессе предоставления муниципальной услуги.</w:t>
      </w:r>
    </w:p>
    <w:p w14:paraId="0CCE7766" w14:textId="77777777" w:rsidR="00373C24" w:rsidRDefault="00DA225B" w:rsidP="00373C24">
      <w:pPr>
        <w:ind w:left="567" w:firstLine="0"/>
        <w:rPr>
          <w:rFonts w:cs="Arial"/>
          <w:bCs/>
          <w:color w:val="000000"/>
        </w:rPr>
      </w:pPr>
      <w:r w:rsidRPr="00F41950">
        <w:rPr>
          <w:rFonts w:cs="Arial"/>
          <w:bCs/>
          <w:color w:val="000000"/>
        </w:rPr>
        <w:lastRenderedPageBreak/>
        <w:t>2.22.5. Муниципальная услуга в упреждающем (</w:t>
      </w:r>
      <w:proofErr w:type="spellStart"/>
      <w:r w:rsidRPr="00F41950">
        <w:rPr>
          <w:rFonts w:cs="Arial"/>
          <w:bCs/>
          <w:color w:val="000000"/>
        </w:rPr>
        <w:t>проактивном</w:t>
      </w:r>
      <w:proofErr w:type="spellEnd"/>
      <w:r w:rsidRPr="00F41950">
        <w:rPr>
          <w:rFonts w:cs="Arial"/>
          <w:bCs/>
          <w:color w:val="000000"/>
        </w:rPr>
        <w:t>) режиме не предоставляется.</w:t>
      </w:r>
    </w:p>
    <w:p w14:paraId="67C74B9C" w14:textId="77777777" w:rsidR="00DA225B" w:rsidRPr="00373C24" w:rsidRDefault="00DA225B" w:rsidP="00373C24">
      <w:pPr>
        <w:ind w:left="567" w:firstLine="0"/>
      </w:pPr>
      <w:r>
        <w:rPr>
          <w:rFonts w:cs="Arial"/>
          <w:bCs/>
          <w:color w:val="000000"/>
        </w:rPr>
        <w:t xml:space="preserve">(Подраздел дополнен подпунктом 2.22.5 постановлением Администрации от </w:t>
      </w:r>
      <w:hyperlink r:id="rId45" w:history="1">
        <w:r w:rsidR="009D5724">
          <w:rPr>
            <w:rStyle w:val="aff2"/>
            <w:rFonts w:cs="Arial"/>
            <w:bCs/>
          </w:rPr>
          <w:t>23.06.2025 № 829</w:t>
        </w:r>
      </w:hyperlink>
      <w:r>
        <w:rPr>
          <w:rFonts w:cs="Arial"/>
          <w:bCs/>
          <w:color w:val="000000"/>
        </w:rPr>
        <w:t>)</w:t>
      </w:r>
    </w:p>
    <w:p w14:paraId="63AC8B6B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Иные требования к предоставлению муниципальной услуги</w:t>
      </w:r>
    </w:p>
    <w:p w14:paraId="6D6D695A" w14:textId="77777777" w:rsidR="00373C24" w:rsidRPr="00373C24" w:rsidRDefault="00373C24" w:rsidP="00373C24">
      <w:pPr>
        <w:ind w:left="567" w:firstLine="0"/>
        <w:rPr>
          <w:b/>
          <w:bCs/>
          <w:sz w:val="26"/>
          <w:szCs w:val="28"/>
        </w:rPr>
      </w:pPr>
    </w:p>
    <w:p w14:paraId="196F879A" w14:textId="77777777" w:rsidR="00373C24" w:rsidRPr="00373C24" w:rsidRDefault="00373C24" w:rsidP="00373C24">
      <w:pPr>
        <w:ind w:left="567" w:firstLine="0"/>
      </w:pPr>
      <w:r w:rsidRPr="00373C24">
        <w:t>2.23. Услуги, являющиеся обязательными и необходимыми для предоставления муниципальной услуги, отсутствуют.</w:t>
      </w:r>
    </w:p>
    <w:p w14:paraId="66B1D39E" w14:textId="77777777" w:rsidR="00373C24" w:rsidRPr="00373C24" w:rsidRDefault="00373C24" w:rsidP="00373C24">
      <w:pPr>
        <w:ind w:left="567" w:firstLine="0"/>
      </w:pPr>
      <w:r w:rsidRPr="00373C24">
        <w:t>2.24. Информационные системы, используемые для предоставления муниципальной услуги, не предусмотрены.</w:t>
      </w:r>
    </w:p>
    <w:p w14:paraId="4F1048D6" w14:textId="77777777" w:rsidR="00373C24" w:rsidRPr="00373C24" w:rsidRDefault="00373C24" w:rsidP="00373C24">
      <w:pPr>
        <w:ind w:left="567" w:firstLine="0"/>
        <w:jc w:val="center"/>
      </w:pPr>
    </w:p>
    <w:p w14:paraId="3EC71DEC" w14:textId="77777777" w:rsidR="00373C24" w:rsidRDefault="00373C24" w:rsidP="009D5724">
      <w:pPr>
        <w:pStyle w:val="2"/>
      </w:pPr>
      <w:r w:rsidRPr="00373C24">
        <w:rPr>
          <w:sz w:val="28"/>
          <w:szCs w:val="26"/>
        </w:rPr>
        <w:t xml:space="preserve">III. </w:t>
      </w:r>
      <w:r w:rsidR="009D5724" w:rsidRPr="009D5724"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14:paraId="77D3BAF3" w14:textId="77777777" w:rsidR="009D5724" w:rsidRPr="009D5724" w:rsidRDefault="009D5724" w:rsidP="009D5724">
      <w:pPr>
        <w:pStyle w:val="2"/>
        <w:rPr>
          <w:b w:val="0"/>
          <w:sz w:val="22"/>
          <w:szCs w:val="26"/>
        </w:rPr>
      </w:pPr>
      <w:r w:rsidRPr="009D5724">
        <w:rPr>
          <w:b w:val="0"/>
          <w:sz w:val="24"/>
        </w:rPr>
        <w:t xml:space="preserve">(Наименование раздела изложено в новой редакции постановлением Администрации от </w:t>
      </w:r>
      <w:hyperlink r:id="rId46" w:history="1">
        <w:r>
          <w:rPr>
            <w:rStyle w:val="aff2"/>
            <w:b w:val="0"/>
            <w:sz w:val="24"/>
          </w:rPr>
          <w:t>23.06.2025 № 829</w:t>
        </w:r>
      </w:hyperlink>
      <w:r w:rsidRPr="009D5724">
        <w:rPr>
          <w:b w:val="0"/>
          <w:sz w:val="24"/>
        </w:rPr>
        <w:t>)</w:t>
      </w:r>
    </w:p>
    <w:p w14:paraId="10B802C7" w14:textId="77777777" w:rsidR="00373C24" w:rsidRPr="00373C24" w:rsidRDefault="00373C24" w:rsidP="00373C24">
      <w:pPr>
        <w:ind w:left="567" w:firstLine="0"/>
      </w:pPr>
    </w:p>
    <w:p w14:paraId="7E4F4190" w14:textId="77777777" w:rsidR="00373C24" w:rsidRPr="00373C24" w:rsidRDefault="00373C24" w:rsidP="00373C24">
      <w:pPr>
        <w:ind w:left="567" w:firstLine="0"/>
      </w:pPr>
      <w:r w:rsidRPr="00373C24">
        <w:t>3.1. Предоставление муниципальной услуги включает в себя следующие административные процедуры:</w:t>
      </w:r>
    </w:p>
    <w:p w14:paraId="41933722" w14:textId="77777777" w:rsidR="00373C24" w:rsidRPr="00373C24" w:rsidRDefault="00373C24" w:rsidP="00373C24">
      <w:pPr>
        <w:ind w:left="567" w:firstLine="0"/>
      </w:pPr>
      <w:r w:rsidRPr="00373C24">
        <w:t>1) прием и проверку комплектности документов на наличие/отсутствие оснований для отказа в приеме документов;</w:t>
      </w:r>
    </w:p>
    <w:p w14:paraId="47B6FD13" w14:textId="77777777" w:rsidR="00373C24" w:rsidRPr="00373C24" w:rsidRDefault="00373C24" w:rsidP="00373C24">
      <w:pPr>
        <w:ind w:left="567" w:firstLine="0"/>
      </w:pPr>
      <w:r w:rsidRPr="00373C24">
        <w:t>2) получение сведений посредством межведомственного информационного взаимодействия, в том числе с использованием СМЭВ:</w:t>
      </w:r>
    </w:p>
    <w:p w14:paraId="5217A70E" w14:textId="77777777" w:rsidR="00373C24" w:rsidRPr="00373C24" w:rsidRDefault="00373C24" w:rsidP="00373C24">
      <w:pPr>
        <w:ind w:left="567" w:firstLine="0"/>
      </w:pPr>
      <w:r w:rsidRPr="00373C24">
        <w:t>а) направление межведомственных запросов в органы и организации;</w:t>
      </w:r>
    </w:p>
    <w:p w14:paraId="7070A62A" w14:textId="77777777" w:rsidR="00373C24" w:rsidRPr="00373C24" w:rsidRDefault="00373C24" w:rsidP="00373C24">
      <w:pPr>
        <w:ind w:left="567" w:firstLine="0"/>
      </w:pPr>
      <w:r w:rsidRPr="00373C24">
        <w:t>б) получение ответов на межведомственные запросы, формирование полного комплекта документов;</w:t>
      </w:r>
    </w:p>
    <w:p w14:paraId="2CA3908C" w14:textId="77777777" w:rsidR="00373C24" w:rsidRPr="00373C24" w:rsidRDefault="00373C24" w:rsidP="00373C24">
      <w:pPr>
        <w:ind w:left="567" w:firstLine="0"/>
      </w:pPr>
      <w:r w:rsidRPr="00373C24">
        <w:t>3) рассмотрение документов и сведений:</w:t>
      </w:r>
    </w:p>
    <w:p w14:paraId="19ED04EE" w14:textId="77777777" w:rsidR="00373C24" w:rsidRPr="00373C24" w:rsidRDefault="00373C24" w:rsidP="00373C24">
      <w:pPr>
        <w:ind w:left="567" w:firstLine="0"/>
      </w:pPr>
      <w:r w:rsidRPr="00373C24">
        <w:t>а) проверка соответствия документов и сведений требованиям нормативных правовых актов предоставления муниципальной услуги;</w:t>
      </w:r>
    </w:p>
    <w:p w14:paraId="34E2EF89" w14:textId="77777777" w:rsidR="00373C24" w:rsidRPr="00373C24" w:rsidRDefault="00373C24" w:rsidP="00373C24">
      <w:pPr>
        <w:ind w:left="567" w:firstLine="0"/>
      </w:pPr>
      <w:r w:rsidRPr="00373C24">
        <w:t>4) принятие решения о предоставлении муниципальной услуги:</w:t>
      </w:r>
    </w:p>
    <w:p w14:paraId="010C22C8" w14:textId="77777777" w:rsidR="00373C24" w:rsidRPr="00373C24" w:rsidRDefault="00373C24" w:rsidP="00373C24">
      <w:pPr>
        <w:ind w:left="567" w:firstLine="0"/>
      </w:pPr>
      <w:r w:rsidRPr="00373C24">
        <w:t>а) принятие решения о предоставлении или отказе в предоставлении муниципальной услуги с направлением Заявителю соответствующего уведомления;</w:t>
      </w:r>
    </w:p>
    <w:p w14:paraId="499EF51F" w14:textId="77777777" w:rsidR="00373C24" w:rsidRPr="00373C24" w:rsidRDefault="00373C24" w:rsidP="00373C24">
      <w:pPr>
        <w:ind w:left="567" w:firstLine="0"/>
      </w:pPr>
      <w:r w:rsidRPr="00373C24">
        <w:t>б) направление Заявителю результата муниципальной услуги, подписанного уполномоченным должностным лицом уполномоченного органа;</w:t>
      </w:r>
    </w:p>
    <w:p w14:paraId="722E9561" w14:textId="77777777" w:rsidR="00373C24" w:rsidRPr="00373C24" w:rsidRDefault="00373C24" w:rsidP="00373C24">
      <w:pPr>
        <w:ind w:left="567" w:firstLine="0"/>
      </w:pPr>
      <w:r w:rsidRPr="00373C24">
        <w:t>5) выдачу результата (независимо от выбора Заявителю):</w:t>
      </w:r>
    </w:p>
    <w:p w14:paraId="00259DDB" w14:textId="77777777" w:rsidR="00373C24" w:rsidRPr="00373C24" w:rsidRDefault="00373C24" w:rsidP="00373C24">
      <w:pPr>
        <w:ind w:left="567" w:firstLine="0"/>
      </w:pPr>
      <w:r w:rsidRPr="00373C24">
        <w:t>а) регистрация результата предоставления муниципальной услуги.</w:t>
      </w:r>
    </w:p>
    <w:p w14:paraId="3E259886" w14:textId="77777777" w:rsidR="00373C24" w:rsidRPr="00373C24" w:rsidRDefault="00373C24" w:rsidP="00373C24">
      <w:pPr>
        <w:ind w:left="567" w:firstLine="0"/>
      </w:pPr>
      <w:r w:rsidRPr="00373C24">
        <w:t>3.2. Описание административных процедур предоставления муниципальной услуги представлено в приложении 3 к настоящему Административному регламенту.</w:t>
      </w:r>
    </w:p>
    <w:p w14:paraId="43592ED6" w14:textId="77777777" w:rsidR="00373C24" w:rsidRPr="00373C24" w:rsidRDefault="00373C24" w:rsidP="00373C24">
      <w:pPr>
        <w:ind w:left="567" w:firstLine="0"/>
      </w:pPr>
    </w:p>
    <w:p w14:paraId="4F66AE05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Перечень административных процедур (действий) при предоставлении муниципальной услуги в электронной форме</w:t>
      </w:r>
    </w:p>
    <w:p w14:paraId="312ECD55" w14:textId="77777777" w:rsidR="00373C24" w:rsidRPr="00373C24" w:rsidRDefault="00373C24" w:rsidP="00373C24">
      <w:pPr>
        <w:ind w:left="567" w:firstLine="0"/>
        <w:jc w:val="center"/>
      </w:pPr>
    </w:p>
    <w:p w14:paraId="6B8815B6" w14:textId="77777777" w:rsidR="00373C24" w:rsidRPr="00373C24" w:rsidRDefault="00373C24" w:rsidP="00373C24">
      <w:pPr>
        <w:ind w:left="567" w:firstLine="0"/>
      </w:pPr>
      <w:r w:rsidRPr="00373C24">
        <w:t>3.3. При предоставлении муниципальной услуги в электронной форме Заявителю обеспечиваются:</w:t>
      </w:r>
    </w:p>
    <w:p w14:paraId="5EB5CD2B" w14:textId="77777777" w:rsidR="00373C24" w:rsidRPr="00373C24" w:rsidRDefault="00373C24" w:rsidP="00373C24">
      <w:pPr>
        <w:ind w:left="567" w:firstLine="0"/>
      </w:pPr>
      <w:r w:rsidRPr="00373C24">
        <w:t>получение информации о порядке и сроках предоставления муниципальной услуги;</w:t>
      </w:r>
    </w:p>
    <w:p w14:paraId="7F8CD3BE" w14:textId="77777777" w:rsidR="00373C24" w:rsidRPr="00373C24" w:rsidRDefault="00373C24" w:rsidP="00373C24">
      <w:pPr>
        <w:ind w:left="567" w:firstLine="0"/>
      </w:pPr>
      <w:r w:rsidRPr="00373C24">
        <w:t>получение сведений о ходе рассмотрения заявления;</w:t>
      </w:r>
    </w:p>
    <w:p w14:paraId="58A41A28" w14:textId="77777777" w:rsidR="00373C24" w:rsidRPr="00373C24" w:rsidRDefault="00373C24" w:rsidP="00373C24">
      <w:pPr>
        <w:ind w:left="567" w:firstLine="0"/>
      </w:pPr>
      <w:r w:rsidRPr="00373C24">
        <w:t>осуществление оценки качества предоставления муниципальной услуги;</w:t>
      </w:r>
    </w:p>
    <w:p w14:paraId="2A8C4D5E" w14:textId="77777777" w:rsidR="00373C24" w:rsidRPr="00373C24" w:rsidRDefault="00373C24" w:rsidP="00373C24">
      <w:pPr>
        <w:ind w:left="567" w:firstLine="0"/>
      </w:pPr>
      <w:r w:rsidRPr="00373C24">
        <w:t xml:space="preserve"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</w:t>
      </w:r>
      <w:r w:rsidRPr="00373C24">
        <w:lastRenderedPageBreak/>
        <w:t>органа, предоставляющего муниципальную услугу, либо государственного (муниципального) служащего.</w:t>
      </w:r>
    </w:p>
    <w:p w14:paraId="6380EB02" w14:textId="77777777" w:rsidR="00373C24" w:rsidRPr="00373C24" w:rsidRDefault="00373C24" w:rsidP="00373C24">
      <w:pPr>
        <w:ind w:left="567" w:firstLine="0"/>
      </w:pPr>
    </w:p>
    <w:p w14:paraId="63C4A017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Перечень вариантов предоставления муниципальной услуги</w:t>
      </w:r>
    </w:p>
    <w:p w14:paraId="093E6F92" w14:textId="77777777" w:rsidR="00373C24" w:rsidRPr="00373C24" w:rsidRDefault="00373C24" w:rsidP="00373C24">
      <w:pPr>
        <w:ind w:left="567" w:firstLine="0"/>
      </w:pPr>
    </w:p>
    <w:p w14:paraId="3B4AE604" w14:textId="77777777" w:rsidR="00373C24" w:rsidRPr="00373C24" w:rsidRDefault="00373C24" w:rsidP="00373C24">
      <w:pPr>
        <w:ind w:left="567" w:firstLine="0"/>
      </w:pPr>
      <w:r w:rsidRPr="00373C24">
        <w:t>3.4. Предоставление муниципальной услуги включает в себя следующие варианты:</w:t>
      </w:r>
    </w:p>
    <w:p w14:paraId="43670736" w14:textId="77777777" w:rsidR="00373C24" w:rsidRPr="00373C24" w:rsidRDefault="00373C24" w:rsidP="00373C24">
      <w:pPr>
        <w:ind w:left="567" w:firstLine="0"/>
      </w:pPr>
      <w:r w:rsidRPr="00373C24">
        <w:t>1) постановку на учет гражданина в целях бесплатного предоставления земельного участка;</w:t>
      </w:r>
    </w:p>
    <w:p w14:paraId="628C81B3" w14:textId="77777777" w:rsidR="00373C24" w:rsidRPr="00373C24" w:rsidRDefault="00373C24" w:rsidP="00373C24">
      <w:pPr>
        <w:ind w:left="567" w:firstLine="0"/>
      </w:pPr>
      <w:r w:rsidRPr="00373C24">
        <w:t>2) отказ в предоставлении услуги.</w:t>
      </w:r>
    </w:p>
    <w:p w14:paraId="43589D20" w14:textId="77777777" w:rsidR="00373C24" w:rsidRPr="00373C24" w:rsidRDefault="00373C24" w:rsidP="00373C24">
      <w:pPr>
        <w:ind w:left="567" w:firstLine="0"/>
      </w:pPr>
    </w:p>
    <w:p w14:paraId="39909A16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Профилирование Заявителя</w:t>
      </w:r>
    </w:p>
    <w:p w14:paraId="7B740013" w14:textId="77777777" w:rsidR="00373C24" w:rsidRPr="00373C24" w:rsidRDefault="00373C24" w:rsidP="00373C24">
      <w:pPr>
        <w:ind w:left="567" w:firstLine="0"/>
        <w:rPr>
          <w:b/>
          <w:bCs/>
          <w:sz w:val="26"/>
          <w:szCs w:val="28"/>
        </w:rPr>
      </w:pPr>
    </w:p>
    <w:p w14:paraId="2C33E10C" w14:textId="77777777" w:rsidR="00373C24" w:rsidRPr="00373C24" w:rsidRDefault="00373C24" w:rsidP="00373C24">
      <w:pPr>
        <w:ind w:left="567" w:firstLine="0"/>
      </w:pPr>
      <w:r w:rsidRPr="00373C24">
        <w:t>3.5. Перечень признаков Заявителей (принадлежащих им объектов), а также комбинации значений признаков, каждая из которых соответствует одному варианту предоставления муниципальной услуги, приведены в приложении 1 к настоящему Административному регламенту.</w:t>
      </w:r>
      <w:r w:rsidRPr="00373C24">
        <w:cr/>
      </w:r>
    </w:p>
    <w:p w14:paraId="5D4D64D8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14:paraId="7D22AA5A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</w:p>
    <w:p w14:paraId="35EE3083" w14:textId="77777777" w:rsidR="00373C24" w:rsidRPr="00373C24" w:rsidRDefault="00373C24" w:rsidP="00373C24">
      <w:pPr>
        <w:ind w:left="567" w:firstLine="0"/>
      </w:pPr>
      <w:r w:rsidRPr="00373C24">
        <w:t>3.6. В случае выявления опечаток и ошибок Заявитель вправе обратиться в уполномоченный орган с заявлением об исправлении допущенных опечаток и (или) ошибок в выданных в результате предоставления муниципальной услуги документах настоящего Административного регламента и приложением документов, указанных в пункте 2.11 настоящего Административного регламента.</w:t>
      </w:r>
    </w:p>
    <w:p w14:paraId="0DC7E823" w14:textId="77777777" w:rsidR="00373C24" w:rsidRPr="00373C24" w:rsidRDefault="00373C24" w:rsidP="00373C24">
      <w:pPr>
        <w:ind w:left="567" w:firstLine="0"/>
      </w:pPr>
      <w:r w:rsidRPr="00373C24">
        <w:t>3.7.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14:paraId="49213253" w14:textId="77777777" w:rsidR="00373C24" w:rsidRPr="00373C24" w:rsidRDefault="00373C24" w:rsidP="00373C24">
      <w:pPr>
        <w:ind w:left="567" w:firstLine="0"/>
      </w:pPr>
      <w:r w:rsidRPr="00373C24">
        <w:t>1)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орган;</w:t>
      </w:r>
    </w:p>
    <w:p w14:paraId="1994690E" w14:textId="77777777" w:rsidR="00373C24" w:rsidRPr="00373C24" w:rsidRDefault="00373C24" w:rsidP="00373C24">
      <w:pPr>
        <w:ind w:left="567" w:firstLine="0"/>
      </w:pPr>
      <w:r w:rsidRPr="00373C24">
        <w:t>2) уполномоченный орган рассматривает необходимость внесения соответствующих изменений в документы, являющиеся результатом предоставления муниципальной услуги;</w:t>
      </w:r>
    </w:p>
    <w:p w14:paraId="6D8EFBD3" w14:textId="77777777" w:rsidR="00373C24" w:rsidRPr="00373C24" w:rsidRDefault="00373C24" w:rsidP="00373C24">
      <w:pPr>
        <w:ind w:left="567" w:firstLine="0"/>
      </w:pPr>
      <w:r w:rsidRPr="00373C24">
        <w:t>3)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14:paraId="215FC145" w14:textId="77777777" w:rsidR="00373C24" w:rsidRPr="00373C24" w:rsidRDefault="00373C24" w:rsidP="00373C24">
      <w:pPr>
        <w:ind w:left="567" w:firstLine="0"/>
      </w:pPr>
      <w:r w:rsidRPr="00373C24">
        <w:t>Срок устранения опечаток и ошибок не должен превышать 10 (десяти) рабочих дней с даты регистрации заявления.</w:t>
      </w:r>
    </w:p>
    <w:p w14:paraId="71863208" w14:textId="77777777" w:rsidR="00373C24" w:rsidRPr="00373C24" w:rsidRDefault="00373C24" w:rsidP="00373C24">
      <w:pPr>
        <w:ind w:left="567" w:firstLine="0"/>
      </w:pPr>
    </w:p>
    <w:p w14:paraId="443A3F10" w14:textId="77777777" w:rsidR="00373C24" w:rsidRDefault="00373C24" w:rsidP="00373C24">
      <w:pPr>
        <w:ind w:left="567" w:firstLine="0"/>
        <w:jc w:val="center"/>
        <w:rPr>
          <w:rFonts w:cs="Arial"/>
          <w:b/>
          <w:bCs/>
          <w:sz w:val="28"/>
          <w:szCs w:val="26"/>
        </w:rPr>
      </w:pPr>
      <w:r w:rsidRPr="00373C24">
        <w:rPr>
          <w:rFonts w:cs="Arial"/>
          <w:b/>
          <w:bCs/>
          <w:sz w:val="28"/>
          <w:szCs w:val="26"/>
        </w:rPr>
        <w:t>IV. Формы контроля за исполнением Административного регламента</w:t>
      </w:r>
    </w:p>
    <w:p w14:paraId="099220DB" w14:textId="77777777" w:rsidR="009D5724" w:rsidRPr="009D5724" w:rsidRDefault="009D5724" w:rsidP="00373C24">
      <w:pPr>
        <w:ind w:left="567" w:firstLine="0"/>
        <w:jc w:val="center"/>
        <w:rPr>
          <w:rFonts w:cs="Arial"/>
          <w:bCs/>
          <w:szCs w:val="26"/>
        </w:rPr>
      </w:pPr>
      <w:r w:rsidRPr="009D5724">
        <w:rPr>
          <w:rFonts w:cs="Arial"/>
          <w:bCs/>
          <w:szCs w:val="26"/>
        </w:rPr>
        <w:t xml:space="preserve">(Раздел утратил силу постановлением Администрации от </w:t>
      </w:r>
      <w:hyperlink r:id="rId47" w:history="1">
        <w:r>
          <w:rPr>
            <w:rStyle w:val="aff2"/>
            <w:rFonts w:cs="Arial"/>
            <w:bCs/>
            <w:szCs w:val="26"/>
          </w:rPr>
          <w:t>23.06.2025 № 829</w:t>
        </w:r>
      </w:hyperlink>
      <w:r w:rsidRPr="009D5724">
        <w:rPr>
          <w:rFonts w:cs="Arial"/>
          <w:bCs/>
          <w:szCs w:val="26"/>
        </w:rPr>
        <w:t>)</w:t>
      </w:r>
    </w:p>
    <w:p w14:paraId="46033572" w14:textId="77777777" w:rsidR="00373C24" w:rsidRPr="00373C24" w:rsidRDefault="00373C24" w:rsidP="00373C24">
      <w:pPr>
        <w:ind w:left="567" w:firstLine="0"/>
      </w:pPr>
    </w:p>
    <w:p w14:paraId="04261F9F" w14:textId="77777777" w:rsidR="009D5724" w:rsidRDefault="00373C24" w:rsidP="00373C24">
      <w:pPr>
        <w:ind w:left="567" w:firstLine="0"/>
        <w:jc w:val="center"/>
        <w:rPr>
          <w:rFonts w:cs="Arial"/>
          <w:b/>
          <w:bCs/>
          <w:sz w:val="28"/>
          <w:szCs w:val="26"/>
        </w:rPr>
      </w:pPr>
      <w:r w:rsidRPr="00373C24">
        <w:rPr>
          <w:rFonts w:cs="Arial"/>
          <w:b/>
          <w:bCs/>
          <w:sz w:val="28"/>
          <w:szCs w:val="26"/>
        </w:rPr>
        <w:t>V. Досудебный (внесудебный) порядок обжалования решений и действий (бездействия) органа, предоставляющего муниципальную услугу, МФЦ, организаций, указанных в части 1.1 статьи 16 Федерального закона № 210-ФЗ, а также их должностных лиц, государственных или муниципальных служащих, работников</w:t>
      </w:r>
    </w:p>
    <w:p w14:paraId="4597DBFF" w14:textId="77777777" w:rsidR="00373C24" w:rsidRPr="009D5724" w:rsidRDefault="009D5724" w:rsidP="00373C24">
      <w:pPr>
        <w:ind w:left="567" w:firstLine="0"/>
        <w:jc w:val="center"/>
        <w:rPr>
          <w:rFonts w:cs="Arial"/>
          <w:bCs/>
          <w:szCs w:val="26"/>
        </w:rPr>
      </w:pPr>
      <w:r w:rsidRPr="009D5724">
        <w:rPr>
          <w:rFonts w:cs="Arial"/>
          <w:bCs/>
          <w:szCs w:val="26"/>
        </w:rPr>
        <w:t xml:space="preserve">(Раздел утратил силу постановлением Администрации от </w:t>
      </w:r>
      <w:hyperlink r:id="rId48" w:history="1">
        <w:r>
          <w:rPr>
            <w:rStyle w:val="aff2"/>
            <w:rFonts w:cs="Arial"/>
            <w:bCs/>
            <w:szCs w:val="26"/>
          </w:rPr>
          <w:t>23.06.2025 № 829</w:t>
        </w:r>
      </w:hyperlink>
      <w:r w:rsidRPr="009D5724">
        <w:rPr>
          <w:rFonts w:cs="Arial"/>
          <w:bCs/>
          <w:szCs w:val="26"/>
        </w:rPr>
        <w:t>)</w:t>
      </w:r>
    </w:p>
    <w:p w14:paraId="6DDF992E" w14:textId="77777777" w:rsidR="00373C24" w:rsidRPr="00373C24" w:rsidRDefault="00373C24" w:rsidP="00373C24">
      <w:pPr>
        <w:ind w:left="567" w:firstLine="0"/>
      </w:pPr>
    </w:p>
    <w:p w14:paraId="360467DB" w14:textId="77777777" w:rsidR="00373C24" w:rsidRPr="00373C24" w:rsidRDefault="00373C24" w:rsidP="00373C24">
      <w:pPr>
        <w:ind w:left="567" w:firstLine="0"/>
      </w:pPr>
    </w:p>
    <w:p w14:paraId="621116FF" w14:textId="77777777" w:rsidR="00373C24" w:rsidRPr="00373C24" w:rsidRDefault="00373C24" w:rsidP="00373C24">
      <w:pPr>
        <w:ind w:left="567" w:firstLine="0"/>
      </w:pPr>
    </w:p>
    <w:p w14:paraId="44AC17B1" w14:textId="77777777" w:rsidR="00373C24" w:rsidRPr="00373C24" w:rsidRDefault="00373C24" w:rsidP="00373C24">
      <w:pPr>
        <w:ind w:left="567" w:firstLine="0"/>
        <w:jc w:val="center"/>
        <w:rPr>
          <w:rFonts w:cs="Arial"/>
          <w:b/>
          <w:bCs/>
          <w:sz w:val="28"/>
          <w:szCs w:val="26"/>
        </w:rPr>
      </w:pPr>
      <w:r w:rsidRPr="00373C24">
        <w:rPr>
          <w:rFonts w:cs="Arial"/>
          <w:b/>
          <w:bCs/>
          <w:sz w:val="28"/>
          <w:szCs w:val="26"/>
        </w:rPr>
        <w:lastRenderedPageBreak/>
        <w:t>VI.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14:paraId="1915C016" w14:textId="77777777" w:rsidR="00373C24" w:rsidRPr="00373C24" w:rsidRDefault="00373C24" w:rsidP="00373C24">
      <w:pPr>
        <w:ind w:left="567" w:firstLine="0"/>
      </w:pPr>
    </w:p>
    <w:p w14:paraId="7276DD36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Исчерпывающий перечень административных процедур (действий) при предоставлении муниципальной услуги, выполняемых МФЦ</w:t>
      </w:r>
    </w:p>
    <w:p w14:paraId="55115CEC" w14:textId="77777777" w:rsidR="00373C24" w:rsidRPr="00373C24" w:rsidRDefault="00373C24" w:rsidP="00373C24">
      <w:pPr>
        <w:ind w:left="567" w:firstLine="0"/>
      </w:pPr>
    </w:p>
    <w:p w14:paraId="1626B0C3" w14:textId="77777777" w:rsidR="00373C24" w:rsidRPr="00373C24" w:rsidRDefault="00373C24" w:rsidP="00373C24">
      <w:pPr>
        <w:ind w:left="567" w:firstLine="0"/>
      </w:pPr>
      <w:r w:rsidRPr="00373C24">
        <w:t>6.1. МФЦ осуществляет:</w:t>
      </w:r>
    </w:p>
    <w:p w14:paraId="6557F950" w14:textId="77777777" w:rsidR="00373C24" w:rsidRPr="00373C24" w:rsidRDefault="00373C24" w:rsidP="00373C24">
      <w:pPr>
        <w:ind w:left="567" w:firstLine="0"/>
      </w:pPr>
      <w:r w:rsidRPr="00373C24">
        <w:t xml:space="preserve">информирование Заявителей о порядке предоставления муниципальной услуги в МФЦ, по иным вопросам, связанным с предоставлением муниципальной услуги, а также консультирование </w:t>
      </w:r>
      <w:proofErr w:type="spellStart"/>
      <w:r w:rsidRPr="00373C24">
        <w:t>зЗаявителей</w:t>
      </w:r>
      <w:proofErr w:type="spellEnd"/>
      <w:r w:rsidRPr="00373C24">
        <w:t xml:space="preserve"> о порядке предоставления муниципальной услуги в МФЦ;</w:t>
      </w:r>
    </w:p>
    <w:p w14:paraId="7B044F0C" w14:textId="77777777" w:rsidR="00373C24" w:rsidRPr="00373C24" w:rsidRDefault="00373C24" w:rsidP="00373C24">
      <w:pPr>
        <w:ind w:left="567" w:firstLine="0"/>
      </w:pPr>
      <w:r w:rsidRPr="00373C24">
        <w:t>выдачу Заявителю результата предоставления муниципальной услуги на бумажном носителе, направленного в МФЦ по результатам предоставления муниципальной услуги;</w:t>
      </w:r>
    </w:p>
    <w:p w14:paraId="6F596928" w14:textId="77777777" w:rsidR="00373C24" w:rsidRPr="00373C24" w:rsidRDefault="00373C24" w:rsidP="00373C24">
      <w:pPr>
        <w:ind w:left="567" w:firstLine="0"/>
      </w:pPr>
      <w:r w:rsidRPr="00373C24">
        <w:t>иные процедуры и действия, предусмотренные Федеральным законом № 210-ФЗ.</w:t>
      </w:r>
    </w:p>
    <w:p w14:paraId="54240FA7" w14:textId="77777777" w:rsidR="00373C24" w:rsidRPr="00373C24" w:rsidRDefault="00373C24" w:rsidP="00373C24">
      <w:pPr>
        <w:ind w:left="567" w:firstLine="0"/>
      </w:pPr>
      <w:r w:rsidRPr="00373C24">
        <w:t>В соответствии с частью 1.1 статьи 16 Федерального закона № 210-ФЗ для реализации своих функций МФЦ вправе привлекать иные организации.</w:t>
      </w:r>
    </w:p>
    <w:p w14:paraId="067957B5" w14:textId="77777777" w:rsidR="00373C24" w:rsidRPr="00373C24" w:rsidRDefault="00373C24" w:rsidP="00373C24">
      <w:pPr>
        <w:ind w:left="567" w:firstLine="0"/>
      </w:pPr>
    </w:p>
    <w:p w14:paraId="78266CA7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Информирование Заявителей</w:t>
      </w:r>
    </w:p>
    <w:p w14:paraId="752341D2" w14:textId="77777777" w:rsidR="00373C24" w:rsidRPr="00373C24" w:rsidRDefault="00373C24" w:rsidP="00373C24">
      <w:pPr>
        <w:ind w:left="567" w:firstLine="0"/>
        <w:rPr>
          <w:b/>
          <w:bCs/>
          <w:sz w:val="26"/>
          <w:szCs w:val="28"/>
        </w:rPr>
      </w:pPr>
    </w:p>
    <w:p w14:paraId="64A0F891" w14:textId="77777777" w:rsidR="00373C24" w:rsidRPr="00373C24" w:rsidRDefault="00373C24" w:rsidP="00373C24">
      <w:pPr>
        <w:ind w:left="567" w:firstLine="0"/>
      </w:pPr>
      <w:r w:rsidRPr="00373C24">
        <w:t>6.2. Информирование Заявителя МФЦ осуществляется следующими способами:</w:t>
      </w:r>
    </w:p>
    <w:p w14:paraId="0E6CC671" w14:textId="77777777" w:rsidR="00373C24" w:rsidRPr="00373C24" w:rsidRDefault="00373C24" w:rsidP="00373C24">
      <w:pPr>
        <w:ind w:left="567" w:firstLine="0"/>
      </w:pPr>
      <w:r w:rsidRPr="00373C24">
        <w:t>а) посредством привлечения средств массовой информации, а также путем размещения информации на официальных сайтах и информационных стендах МФЦ;</w:t>
      </w:r>
    </w:p>
    <w:p w14:paraId="7E05A8E0" w14:textId="77777777" w:rsidR="00373C24" w:rsidRPr="00373C24" w:rsidRDefault="00373C24" w:rsidP="00373C24">
      <w:pPr>
        <w:ind w:left="567" w:firstLine="0"/>
      </w:pPr>
      <w:r w:rsidRPr="00373C24">
        <w:t>б) при обращении Заявителя в МФЦ лично, по телефону, посредством почтовых отправлений, либо по электронной почте.</w:t>
      </w:r>
    </w:p>
    <w:p w14:paraId="3A2C92AF" w14:textId="77777777" w:rsidR="00373C24" w:rsidRPr="00373C24" w:rsidRDefault="00373C24" w:rsidP="00373C24">
      <w:pPr>
        <w:ind w:left="567" w:firstLine="0"/>
      </w:pPr>
      <w:r w:rsidRPr="00373C24">
        <w:t>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консультации-не более 15 минут, время ожидания в очереди в секторе информирования для получения информации о государственных (муниципальных) услугах не может превышать 15 минут.</w:t>
      </w:r>
    </w:p>
    <w:p w14:paraId="5B042069" w14:textId="77777777" w:rsidR="00373C24" w:rsidRPr="00373C24" w:rsidRDefault="00373C24" w:rsidP="00373C24">
      <w:pPr>
        <w:ind w:left="567" w:firstLine="0"/>
      </w:pPr>
      <w:r w:rsidRPr="00373C24">
        <w:t>Ответ на телефонный звонок должен начинаться с информации о наименовании организации, фамилии, имени, отчестве и должности работника МФЦ, принявшего телефонный звонок. Индивидуальное устное консультирование при обращении Заявителя по телефону работник МФЦ осуществляет не более 10 минут.</w:t>
      </w:r>
    </w:p>
    <w:p w14:paraId="485C3802" w14:textId="77777777" w:rsidR="00373C24" w:rsidRPr="00373C24" w:rsidRDefault="00373C24" w:rsidP="00373C24">
      <w:pPr>
        <w:ind w:left="567" w:firstLine="0"/>
      </w:pPr>
      <w:r w:rsidRPr="00373C24">
        <w:t>В случае если для подготовки ответа требуется более продолжительное время, работник МФЦ, осуществляющий индивидуальное устное консультирование по телефону, может предложить Заявителю:</w:t>
      </w:r>
    </w:p>
    <w:p w14:paraId="14DD72BB" w14:textId="77777777" w:rsidR="00373C24" w:rsidRPr="00373C24" w:rsidRDefault="00373C24" w:rsidP="00373C24">
      <w:pPr>
        <w:ind w:left="567" w:firstLine="0"/>
      </w:pPr>
      <w:r w:rsidRPr="00373C24">
        <w:t>изложить обращение в письменной форме (ответ направляется Заявителю в соответствии со способом, указанным в обращении);</w:t>
      </w:r>
    </w:p>
    <w:p w14:paraId="0E8726C9" w14:textId="77777777" w:rsidR="00373C24" w:rsidRPr="00373C24" w:rsidRDefault="00373C24" w:rsidP="00373C24">
      <w:pPr>
        <w:ind w:left="567" w:firstLine="0"/>
      </w:pPr>
      <w:r w:rsidRPr="00373C24">
        <w:t>назначить другое время для консультаций.</w:t>
      </w:r>
    </w:p>
    <w:p w14:paraId="71E79EFE" w14:textId="77777777" w:rsidR="00373C24" w:rsidRPr="00373C24" w:rsidRDefault="00373C24" w:rsidP="00373C24">
      <w:pPr>
        <w:ind w:left="567" w:firstLine="0"/>
      </w:pPr>
      <w:r w:rsidRPr="00373C24"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МФЦ в форме электронного документа, и в письменной форме по почтовому адресу, указанному в обращении, поступившем в МФЦ в письменной форме.</w:t>
      </w:r>
    </w:p>
    <w:p w14:paraId="5DCB7C65" w14:textId="77777777" w:rsidR="00373C24" w:rsidRPr="00373C24" w:rsidRDefault="00373C24" w:rsidP="00373C24">
      <w:pPr>
        <w:ind w:left="567" w:firstLine="0"/>
      </w:pPr>
    </w:p>
    <w:p w14:paraId="62700DEC" w14:textId="77777777" w:rsidR="00373C24" w:rsidRPr="00373C24" w:rsidRDefault="00373C24" w:rsidP="00373C24">
      <w:pPr>
        <w:ind w:left="567" w:firstLine="0"/>
        <w:jc w:val="center"/>
        <w:rPr>
          <w:b/>
          <w:bCs/>
          <w:sz w:val="26"/>
          <w:szCs w:val="28"/>
        </w:rPr>
      </w:pPr>
      <w:r w:rsidRPr="00373C24">
        <w:rPr>
          <w:b/>
          <w:bCs/>
          <w:sz w:val="26"/>
          <w:szCs w:val="28"/>
        </w:rPr>
        <w:t>Выдача Заявителю результата предоставления муниципальной услуги</w:t>
      </w:r>
    </w:p>
    <w:p w14:paraId="7FD311C3" w14:textId="77777777" w:rsidR="00373C24" w:rsidRPr="00373C24" w:rsidRDefault="00373C24" w:rsidP="00373C24">
      <w:pPr>
        <w:ind w:left="567" w:firstLine="0"/>
        <w:rPr>
          <w:b/>
          <w:bCs/>
          <w:sz w:val="26"/>
          <w:szCs w:val="28"/>
        </w:rPr>
      </w:pPr>
    </w:p>
    <w:p w14:paraId="5F5D6FC8" w14:textId="77777777" w:rsidR="00373C24" w:rsidRPr="00373C24" w:rsidRDefault="00373C24" w:rsidP="00373C24">
      <w:pPr>
        <w:ind w:left="567" w:firstLine="0"/>
      </w:pPr>
      <w:r w:rsidRPr="00373C24">
        <w:t>6.3. При наличии в заявлении о предоставлении муниципальной услуги указания о выдаче результатов оказания услуги через МФЦ Уполномоченный орган передает документы в МФЦ для последующей выдачи Заявителю (представителю) способом, согласно заключенному Соглашению о взаимодействии.</w:t>
      </w:r>
    </w:p>
    <w:p w14:paraId="1E9634EF" w14:textId="77777777" w:rsidR="00373C24" w:rsidRPr="00373C24" w:rsidRDefault="00373C24" w:rsidP="00373C24">
      <w:pPr>
        <w:ind w:left="567" w:firstLine="0"/>
      </w:pPr>
      <w:r w:rsidRPr="00373C24">
        <w:lastRenderedPageBreak/>
        <w:t>Порядок и сроки передачи уполномоченным органом таких документов в МФЦ определяются Соглашением о взаимодействии.</w:t>
      </w:r>
    </w:p>
    <w:p w14:paraId="0379702C" w14:textId="77777777" w:rsidR="00373C24" w:rsidRPr="00373C24" w:rsidRDefault="00373C24" w:rsidP="00373C24">
      <w:pPr>
        <w:ind w:left="567" w:firstLine="0"/>
      </w:pPr>
      <w:r w:rsidRPr="00373C24">
        <w:t>6.4. Прием Заявителей в МФЦ для выдачи документов, являющихся результатом муниципальной услуги, осуществляется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14:paraId="64D0F610" w14:textId="77777777" w:rsidR="00373C24" w:rsidRPr="00373C24" w:rsidRDefault="00373C24" w:rsidP="00373C24">
      <w:pPr>
        <w:ind w:left="567" w:firstLine="0"/>
      </w:pPr>
      <w:r w:rsidRPr="00373C24">
        <w:t xml:space="preserve">Работник МФЦ осуществляет следующие действия: </w:t>
      </w:r>
    </w:p>
    <w:p w14:paraId="3F7CB8DA" w14:textId="77777777" w:rsidR="00373C24" w:rsidRPr="00373C24" w:rsidRDefault="00373C24" w:rsidP="00373C24">
      <w:pPr>
        <w:ind w:left="567" w:firstLine="0"/>
      </w:pPr>
      <w:r w:rsidRPr="00373C24"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14:paraId="2ECC5265" w14:textId="77777777" w:rsidR="00373C24" w:rsidRPr="00373C24" w:rsidRDefault="00373C24" w:rsidP="00373C24">
      <w:pPr>
        <w:ind w:left="567" w:firstLine="0"/>
      </w:pPr>
      <w:r w:rsidRPr="00373C24">
        <w:t>проверяет полномочия представителя Заявителя (в случае обращения представителя Заявителя);</w:t>
      </w:r>
    </w:p>
    <w:p w14:paraId="6F81C64E" w14:textId="77777777" w:rsidR="00373C24" w:rsidRPr="00373C24" w:rsidRDefault="00373C24" w:rsidP="00373C24">
      <w:pPr>
        <w:ind w:left="567" w:firstLine="0"/>
      </w:pPr>
      <w:r w:rsidRPr="00373C24">
        <w:t>определяет статус исполнения Заявления заявителя в ГИС;</w:t>
      </w:r>
    </w:p>
    <w:p w14:paraId="60A18177" w14:textId="77777777" w:rsidR="00373C24" w:rsidRPr="00373C24" w:rsidRDefault="00373C24" w:rsidP="00373C24">
      <w:pPr>
        <w:ind w:left="567" w:firstLine="0"/>
      </w:pPr>
      <w:r w:rsidRPr="00373C24">
        <w:t>выдает документы Заявителю, при необходимости запрашивает у заявителя подписи за каждый выданный документ;</w:t>
      </w:r>
    </w:p>
    <w:p w14:paraId="2EF0980F" w14:textId="77777777" w:rsidR="00C2757F" w:rsidRPr="00373C24" w:rsidRDefault="00373C24" w:rsidP="00373C24">
      <w:pPr>
        <w:ind w:left="567" w:firstLine="0"/>
      </w:pPr>
      <w:r w:rsidRPr="00373C24">
        <w:t>запрашивает согласие Заявителя на участие в смс-опросе для оценки качества предоставленных услуг МФЦ.</w:t>
      </w:r>
    </w:p>
    <w:p w14:paraId="5F064B84" w14:textId="77777777" w:rsidR="00644FC1" w:rsidRPr="00373C24" w:rsidRDefault="00644FC1">
      <w:pPr>
        <w:spacing w:after="160" w:line="259" w:lineRule="auto"/>
        <w:rPr>
          <w:rFonts w:cs="Arial"/>
          <w:szCs w:val="28"/>
          <w:lang w:eastAsia="en-US"/>
        </w:rPr>
      </w:pPr>
      <w:r w:rsidRPr="00373C24">
        <w:rPr>
          <w:rFonts w:cs="Arial"/>
        </w:rPr>
        <w:br w:type="page"/>
      </w:r>
    </w:p>
    <w:p w14:paraId="0F8BFF84" w14:textId="77777777" w:rsidR="00644FC1" w:rsidRPr="00373C24" w:rsidRDefault="00E36822" w:rsidP="001D4D18">
      <w:pPr>
        <w:spacing w:before="240" w:after="60"/>
        <w:ind w:left="5529"/>
        <w:outlineLvl w:val="0"/>
        <w:rPr>
          <w:rFonts w:cs="Arial"/>
          <w:szCs w:val="28"/>
        </w:rPr>
      </w:pPr>
      <w:r w:rsidRPr="00373C24">
        <w:rPr>
          <w:rFonts w:cs="Arial"/>
          <w:bCs/>
          <w:iCs/>
          <w:kern w:val="28"/>
          <w:szCs w:val="28"/>
        </w:rPr>
        <w:lastRenderedPageBreak/>
        <w:t xml:space="preserve">Приложение </w:t>
      </w:r>
      <w:r w:rsidR="00644FC1" w:rsidRPr="00373C24">
        <w:rPr>
          <w:rFonts w:cs="Arial"/>
          <w:bCs/>
          <w:iCs/>
          <w:kern w:val="28"/>
          <w:szCs w:val="28"/>
        </w:rPr>
        <w:t>1</w:t>
      </w:r>
      <w:r w:rsidRPr="00373C24">
        <w:rPr>
          <w:rFonts w:cs="Arial"/>
          <w:bCs/>
          <w:iCs/>
          <w:kern w:val="28"/>
          <w:szCs w:val="28"/>
        </w:rPr>
        <w:t xml:space="preserve"> </w:t>
      </w:r>
      <w:r w:rsidR="00644FC1" w:rsidRPr="00373C24">
        <w:rPr>
          <w:rFonts w:cs="Arial"/>
          <w:szCs w:val="28"/>
        </w:rPr>
        <w:t xml:space="preserve">к </w:t>
      </w:r>
      <w:r w:rsidRPr="00373C24">
        <w:rPr>
          <w:rFonts w:cs="Arial"/>
          <w:szCs w:val="28"/>
        </w:rPr>
        <w:t>а</w:t>
      </w:r>
      <w:r w:rsidR="00644FC1" w:rsidRPr="00373C24">
        <w:rPr>
          <w:rFonts w:cs="Arial"/>
          <w:szCs w:val="28"/>
        </w:rPr>
        <w:t xml:space="preserve">дминистративному </w:t>
      </w:r>
      <w:r w:rsidRPr="00373C24">
        <w:rPr>
          <w:rFonts w:cs="Arial"/>
          <w:szCs w:val="28"/>
        </w:rPr>
        <w:t>Р</w:t>
      </w:r>
      <w:r w:rsidR="00644FC1" w:rsidRPr="00373C24">
        <w:rPr>
          <w:rFonts w:cs="Arial"/>
          <w:szCs w:val="28"/>
        </w:rPr>
        <w:t>егламенту</w:t>
      </w:r>
      <w:r w:rsidRPr="00373C24">
        <w:rPr>
          <w:rFonts w:cs="Arial"/>
          <w:szCs w:val="28"/>
        </w:rPr>
        <w:t xml:space="preserve"> предоставления</w:t>
      </w:r>
      <w:r w:rsidR="00644FC1" w:rsidRPr="00373C24">
        <w:rPr>
          <w:rFonts w:cs="Arial"/>
          <w:szCs w:val="28"/>
        </w:rPr>
        <w:t xml:space="preserve"> муниципальной услуги</w:t>
      </w:r>
      <w:r w:rsidRPr="00373C24">
        <w:rPr>
          <w:rFonts w:cs="Arial"/>
          <w:szCs w:val="28"/>
        </w:rPr>
        <w:t xml:space="preserve"> </w:t>
      </w:r>
      <w:r w:rsidR="00373C24" w:rsidRPr="00373C24">
        <w:rPr>
          <w:rFonts w:cs="Arial"/>
          <w:bCs/>
          <w:kern w:val="28"/>
          <w:szCs w:val="28"/>
        </w:rPr>
        <w:t>«</w:t>
      </w:r>
      <w:r w:rsidRPr="00373C24">
        <w:rPr>
          <w:rFonts w:cs="Arial"/>
          <w:bCs/>
          <w:kern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373C24" w:rsidRPr="00373C24">
        <w:rPr>
          <w:rFonts w:cs="Arial"/>
          <w:bCs/>
          <w:kern w:val="28"/>
          <w:szCs w:val="28"/>
        </w:rPr>
        <w:t>»</w:t>
      </w:r>
    </w:p>
    <w:p w14:paraId="08D62866" w14:textId="77777777" w:rsidR="00644FC1" w:rsidRPr="00373C24" w:rsidRDefault="00644FC1" w:rsidP="00644FC1">
      <w:pPr>
        <w:tabs>
          <w:tab w:val="left" w:pos="7920"/>
        </w:tabs>
        <w:ind w:left="3969" w:firstLine="709"/>
        <w:jc w:val="right"/>
        <w:rPr>
          <w:rFonts w:cs="Arial"/>
          <w:bCs/>
          <w:szCs w:val="28"/>
        </w:rPr>
      </w:pPr>
    </w:p>
    <w:p w14:paraId="1AD8826F" w14:textId="77777777" w:rsidR="0010775D" w:rsidRPr="00373C24" w:rsidRDefault="00A761C8" w:rsidP="00FF36D2">
      <w:pPr>
        <w:spacing w:after="160" w:line="259" w:lineRule="auto"/>
        <w:jc w:val="center"/>
        <w:rPr>
          <w:rFonts w:cs="Arial"/>
          <w:b/>
          <w:bCs/>
          <w:iCs/>
          <w:kern w:val="28"/>
          <w:szCs w:val="28"/>
        </w:rPr>
      </w:pPr>
      <w:r w:rsidRPr="00373C24">
        <w:rPr>
          <w:rFonts w:cs="Arial"/>
          <w:b/>
          <w:bCs/>
          <w:iCs/>
          <w:kern w:val="28"/>
          <w:szCs w:val="28"/>
        </w:rPr>
        <w:t xml:space="preserve">Признаки, определяющие вариант предоставления </w:t>
      </w:r>
      <w:r w:rsidR="006C7F90" w:rsidRPr="00373C24">
        <w:rPr>
          <w:rFonts w:cs="Arial"/>
          <w:b/>
          <w:bCs/>
          <w:iCs/>
          <w:kern w:val="28"/>
          <w:szCs w:val="28"/>
        </w:rPr>
        <w:t>муниципальной</w:t>
      </w:r>
      <w:r w:rsidRPr="00373C24">
        <w:rPr>
          <w:rFonts w:cs="Arial"/>
          <w:b/>
          <w:bCs/>
          <w:iCs/>
          <w:kern w:val="28"/>
          <w:szCs w:val="28"/>
        </w:rPr>
        <w:t xml:space="preserve"> услуги</w:t>
      </w:r>
    </w:p>
    <w:p w14:paraId="7F10AAB2" w14:textId="77777777" w:rsidR="00A419E3" w:rsidRPr="00373C24" w:rsidRDefault="00A419E3">
      <w:pPr>
        <w:spacing w:after="160" w:line="259" w:lineRule="auto"/>
        <w:rPr>
          <w:rFonts w:cs="Arial"/>
          <w:bCs/>
          <w:iCs/>
          <w:kern w:val="28"/>
          <w:szCs w:val="28"/>
        </w:rPr>
      </w:pPr>
    </w:p>
    <w:tbl>
      <w:tblPr>
        <w:tblOverlap w:val="never"/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3"/>
        <w:gridCol w:w="4056"/>
        <w:gridCol w:w="5092"/>
      </w:tblGrid>
      <w:tr w:rsidR="00A419E3" w:rsidRPr="00373C24" w14:paraId="7E55C567" w14:textId="77777777" w:rsidTr="00E36822">
        <w:trPr>
          <w:trHeight w:hRule="exact" w:val="566"/>
          <w:jc w:val="center"/>
        </w:trPr>
        <w:tc>
          <w:tcPr>
            <w:tcW w:w="883" w:type="dxa"/>
            <w:shd w:val="clear" w:color="auto" w:fill="auto"/>
            <w:vAlign w:val="bottom"/>
          </w:tcPr>
          <w:p w14:paraId="3D716EB8" w14:textId="77777777" w:rsidR="00E36822" w:rsidRPr="00373C24" w:rsidRDefault="00373C24" w:rsidP="00E36822">
            <w:pPr>
              <w:pStyle w:val="ad"/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№ </w:t>
            </w:r>
          </w:p>
          <w:p w14:paraId="43B14CA7" w14:textId="77777777" w:rsidR="00A419E3" w:rsidRPr="00373C24" w:rsidRDefault="00A419E3" w:rsidP="00E36822">
            <w:pPr>
              <w:pStyle w:val="ad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056" w:type="dxa"/>
            <w:shd w:val="clear" w:color="auto" w:fill="auto"/>
            <w:vAlign w:val="center"/>
          </w:tcPr>
          <w:p w14:paraId="03D68B46" w14:textId="77777777" w:rsidR="00A419E3" w:rsidRPr="00373C24" w:rsidRDefault="00A419E3" w:rsidP="00E36822">
            <w:pPr>
              <w:pStyle w:val="ad"/>
              <w:ind w:firstLine="7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92" w:type="dxa"/>
            <w:shd w:val="clear" w:color="auto" w:fill="auto"/>
            <w:vAlign w:val="center"/>
          </w:tcPr>
          <w:p w14:paraId="58A99F6C" w14:textId="77777777" w:rsidR="00A419E3" w:rsidRPr="00373C24" w:rsidRDefault="00A419E3" w:rsidP="00E36822">
            <w:pPr>
              <w:pStyle w:val="ad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Значения критерия</w:t>
            </w:r>
          </w:p>
        </w:tc>
      </w:tr>
      <w:tr w:rsidR="00A419E3" w:rsidRPr="00373C24" w14:paraId="3DB71943" w14:textId="77777777" w:rsidTr="00E36822">
        <w:trPr>
          <w:trHeight w:hRule="exact" w:val="283"/>
          <w:jc w:val="center"/>
        </w:trPr>
        <w:tc>
          <w:tcPr>
            <w:tcW w:w="883" w:type="dxa"/>
            <w:shd w:val="clear" w:color="auto" w:fill="D9D9D9"/>
            <w:vAlign w:val="bottom"/>
          </w:tcPr>
          <w:p w14:paraId="3B82F216" w14:textId="77777777" w:rsidR="00A419E3" w:rsidRPr="00373C24" w:rsidRDefault="00A419E3" w:rsidP="00E36822">
            <w:pPr>
              <w:pStyle w:val="ad"/>
              <w:ind w:firstLine="28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6" w:type="dxa"/>
            <w:shd w:val="clear" w:color="auto" w:fill="D9D9D9"/>
            <w:vAlign w:val="bottom"/>
          </w:tcPr>
          <w:p w14:paraId="298DFE99" w14:textId="77777777" w:rsidR="00A419E3" w:rsidRPr="00373C24" w:rsidRDefault="00A419E3" w:rsidP="00E36822">
            <w:pPr>
              <w:pStyle w:val="ad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092" w:type="dxa"/>
            <w:shd w:val="clear" w:color="auto" w:fill="D9D9D9"/>
            <w:vAlign w:val="bottom"/>
          </w:tcPr>
          <w:p w14:paraId="476D0DCC" w14:textId="77777777" w:rsidR="00A419E3" w:rsidRPr="00373C24" w:rsidRDefault="00A419E3" w:rsidP="00E36822">
            <w:pPr>
              <w:pStyle w:val="ad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419E3" w:rsidRPr="00373C24" w14:paraId="30E4D8A4" w14:textId="77777777" w:rsidTr="00E36822">
        <w:trPr>
          <w:trHeight w:hRule="exact" w:val="682"/>
          <w:jc w:val="center"/>
        </w:trPr>
        <w:tc>
          <w:tcPr>
            <w:tcW w:w="883" w:type="dxa"/>
            <w:shd w:val="clear" w:color="auto" w:fill="FFFFFF"/>
            <w:vAlign w:val="center"/>
          </w:tcPr>
          <w:p w14:paraId="3450E420" w14:textId="77777777" w:rsidR="00A419E3" w:rsidRPr="00373C24" w:rsidRDefault="00A419E3" w:rsidP="00E36822">
            <w:pPr>
              <w:pStyle w:val="ad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56" w:type="dxa"/>
            <w:shd w:val="clear" w:color="auto" w:fill="FFFFFF"/>
            <w:vAlign w:val="center"/>
          </w:tcPr>
          <w:p w14:paraId="1E4C6FBA" w14:textId="77777777" w:rsidR="00A419E3" w:rsidRPr="00373C24" w:rsidRDefault="00A419E3" w:rsidP="00E36822">
            <w:pPr>
              <w:pStyle w:val="ad"/>
              <w:ind w:right="176"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Кто обращается за </w:t>
            </w:r>
            <w:proofErr w:type="gramStart"/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услугой</w:t>
            </w:r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?</w:t>
            </w:r>
            <w:proofErr w:type="gramEnd"/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FFFFFF"/>
            <w:vAlign w:val="center"/>
          </w:tcPr>
          <w:p w14:paraId="7566ECB6" w14:textId="77777777" w:rsidR="00A419E3" w:rsidRPr="00373C24" w:rsidRDefault="00A419E3" w:rsidP="00E36822">
            <w:pPr>
              <w:pStyle w:val="ad"/>
              <w:numPr>
                <w:ilvl w:val="0"/>
                <w:numId w:val="37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Заявитель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8940086" w14:textId="77777777" w:rsidR="00A419E3" w:rsidRPr="00373C24" w:rsidRDefault="00A419E3" w:rsidP="00E36822">
            <w:pPr>
              <w:pStyle w:val="ad"/>
              <w:numPr>
                <w:ilvl w:val="0"/>
                <w:numId w:val="37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Представитель</w:t>
            </w:r>
          </w:p>
        </w:tc>
      </w:tr>
      <w:tr w:rsidR="0048328A" w:rsidRPr="00373C24" w14:paraId="0F382175" w14:textId="77777777" w:rsidTr="00E36822">
        <w:trPr>
          <w:trHeight w:hRule="exact" w:val="1184"/>
          <w:jc w:val="center"/>
        </w:trPr>
        <w:tc>
          <w:tcPr>
            <w:tcW w:w="883" w:type="dxa"/>
            <w:shd w:val="clear" w:color="auto" w:fill="FFFFFF"/>
            <w:vAlign w:val="center"/>
          </w:tcPr>
          <w:p w14:paraId="5657DBC0" w14:textId="77777777" w:rsidR="0048328A" w:rsidRPr="00373C24" w:rsidRDefault="0048328A" w:rsidP="00E36822">
            <w:pPr>
              <w:pStyle w:val="ad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56" w:type="dxa"/>
            <w:shd w:val="clear" w:color="auto" w:fill="FFFFFF"/>
            <w:vAlign w:val="center"/>
          </w:tcPr>
          <w:p w14:paraId="03963C3B" w14:textId="77777777" w:rsidR="0048328A" w:rsidRPr="00373C24" w:rsidRDefault="00A12E4B" w:rsidP="00E36822">
            <w:pPr>
              <w:pStyle w:val="ad"/>
              <w:ind w:right="176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Какое основание</w:t>
            </w:r>
            <w:r w:rsidR="0048328A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для получения земельного участка в собственность </w:t>
            </w:r>
            <w:proofErr w:type="gramStart"/>
            <w:r w:rsidR="0048328A" w:rsidRPr="00373C24">
              <w:rPr>
                <w:rFonts w:ascii="Arial" w:hAnsi="Arial" w:cs="Arial"/>
                <w:color w:val="000000"/>
                <w:sz w:val="24"/>
                <w:szCs w:val="24"/>
              </w:rPr>
              <w:t>бесплатно</w:t>
            </w:r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?</w:t>
            </w:r>
            <w:proofErr w:type="gramEnd"/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FFFFFF"/>
            <w:vAlign w:val="center"/>
          </w:tcPr>
          <w:p w14:paraId="359150FE" w14:textId="77777777" w:rsidR="0048328A" w:rsidRPr="00373C24" w:rsidRDefault="0048328A" w:rsidP="00E36822">
            <w:pPr>
              <w:pStyle w:val="ad"/>
              <w:tabs>
                <w:tab w:val="left" w:pos="216"/>
              </w:tabs>
              <w:ind w:left="82" w:firstLine="8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1. Наличие в семье трех или более детей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22DCE489" w14:textId="77777777" w:rsidR="0048328A" w:rsidRPr="00373C24" w:rsidRDefault="0048328A" w:rsidP="00E36822">
            <w:pPr>
              <w:pStyle w:val="ad"/>
              <w:tabs>
                <w:tab w:val="left" w:pos="216"/>
              </w:tabs>
              <w:ind w:left="82" w:firstLine="8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2. Иные основания, предусмотренные федеральным законом или законом </w:t>
            </w:r>
            <w:r w:rsidR="00A12E4B" w:rsidRPr="00373C24">
              <w:rPr>
                <w:rFonts w:ascii="Arial" w:hAnsi="Arial" w:cs="Arial"/>
                <w:color w:val="000000"/>
                <w:sz w:val="24"/>
                <w:szCs w:val="24"/>
              </w:rPr>
              <w:t>Ханты-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Мансийского автономного округа</w:t>
            </w:r>
            <w:r w:rsidR="00373C24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Югр</w:t>
            </w:r>
            <w:r w:rsidR="00A12E4B" w:rsidRPr="00373C24">
              <w:rPr>
                <w:rFonts w:ascii="Arial" w:hAnsi="Arial" w:cs="Arial"/>
                <w:color w:val="000000"/>
                <w:sz w:val="24"/>
                <w:szCs w:val="24"/>
              </w:rPr>
              <w:t>ы</w:t>
            </w:r>
          </w:p>
        </w:tc>
      </w:tr>
      <w:tr w:rsidR="00A419E3" w:rsidRPr="00373C24" w14:paraId="345AB877" w14:textId="77777777" w:rsidTr="00E36822">
        <w:trPr>
          <w:trHeight w:hRule="exact" w:val="682"/>
          <w:jc w:val="center"/>
        </w:trPr>
        <w:tc>
          <w:tcPr>
            <w:tcW w:w="883" w:type="dxa"/>
            <w:shd w:val="clear" w:color="auto" w:fill="FFFFFF"/>
            <w:vAlign w:val="center"/>
          </w:tcPr>
          <w:p w14:paraId="77683621" w14:textId="77777777" w:rsidR="00A419E3" w:rsidRPr="00373C24" w:rsidRDefault="0048328A" w:rsidP="00E36822">
            <w:pPr>
              <w:pStyle w:val="ad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sz w:val="24"/>
                <w:szCs w:val="24"/>
              </w:rPr>
              <w:t>3</w:t>
            </w:r>
            <w:r w:rsidR="00E36822" w:rsidRPr="00373C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56" w:type="dxa"/>
            <w:shd w:val="clear" w:color="auto" w:fill="FFFFFF"/>
            <w:vAlign w:val="center"/>
          </w:tcPr>
          <w:p w14:paraId="73F18BC4" w14:textId="77777777" w:rsidR="00A419E3" w:rsidRPr="00373C24" w:rsidRDefault="00A419E3" w:rsidP="00E36822">
            <w:pPr>
              <w:pStyle w:val="ad"/>
              <w:ind w:right="176"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Фамилия, имя и отчество заявителя </w:t>
            </w:r>
            <w:proofErr w:type="gramStart"/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изменялись</w:t>
            </w:r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?</w:t>
            </w:r>
            <w:proofErr w:type="gramEnd"/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FFFFFF"/>
            <w:vAlign w:val="center"/>
          </w:tcPr>
          <w:p w14:paraId="148BE11B" w14:textId="77777777" w:rsidR="00A419E3" w:rsidRPr="00373C24" w:rsidRDefault="00A419E3" w:rsidP="00E3682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Не изменялись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554788DF" w14:textId="77777777" w:rsidR="00A419E3" w:rsidRPr="00373C24" w:rsidRDefault="00A419E3" w:rsidP="00E36822">
            <w:pPr>
              <w:pStyle w:val="ad"/>
              <w:numPr>
                <w:ilvl w:val="0"/>
                <w:numId w:val="38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Изменялись</w:t>
            </w:r>
          </w:p>
        </w:tc>
      </w:tr>
      <w:tr w:rsidR="00A419E3" w:rsidRPr="00373C24" w14:paraId="7FF16179" w14:textId="77777777" w:rsidTr="00E36822">
        <w:trPr>
          <w:trHeight w:hRule="exact" w:val="960"/>
          <w:jc w:val="center"/>
        </w:trPr>
        <w:tc>
          <w:tcPr>
            <w:tcW w:w="883" w:type="dxa"/>
            <w:shd w:val="clear" w:color="auto" w:fill="FFFFFF"/>
            <w:vAlign w:val="center"/>
          </w:tcPr>
          <w:p w14:paraId="176384D3" w14:textId="77777777" w:rsidR="00A419E3" w:rsidRPr="00373C24" w:rsidRDefault="0048328A" w:rsidP="00E36822">
            <w:pPr>
              <w:pStyle w:val="ad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sz w:val="24"/>
                <w:szCs w:val="24"/>
              </w:rPr>
              <w:t>4</w:t>
            </w:r>
            <w:r w:rsidR="00E36822" w:rsidRPr="00373C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56" w:type="dxa"/>
            <w:shd w:val="clear" w:color="auto" w:fill="FFFFFF"/>
            <w:vAlign w:val="center"/>
          </w:tcPr>
          <w:p w14:paraId="5FEB5317" w14:textId="77777777" w:rsidR="00A419E3" w:rsidRPr="00373C24" w:rsidRDefault="00A419E3" w:rsidP="00E36822">
            <w:pPr>
              <w:pStyle w:val="ad"/>
              <w:ind w:right="176"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Выбер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ите, что изменялось у заявителя</w:t>
            </w:r>
          </w:p>
        </w:tc>
        <w:tc>
          <w:tcPr>
            <w:tcW w:w="5092" w:type="dxa"/>
            <w:shd w:val="clear" w:color="auto" w:fill="FFFFFF"/>
            <w:vAlign w:val="center"/>
          </w:tcPr>
          <w:p w14:paraId="61DF7B49" w14:textId="77777777" w:rsidR="00A419E3" w:rsidRPr="00373C24" w:rsidRDefault="00A419E3" w:rsidP="00E36822">
            <w:pPr>
              <w:pStyle w:val="ad"/>
              <w:numPr>
                <w:ilvl w:val="0"/>
                <w:numId w:val="39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Фамилия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558988DE" w14:textId="77777777" w:rsidR="00A419E3" w:rsidRPr="00373C24" w:rsidRDefault="00A419E3" w:rsidP="00E36822">
            <w:pPr>
              <w:pStyle w:val="ad"/>
              <w:numPr>
                <w:ilvl w:val="0"/>
                <w:numId w:val="39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Имя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18549553" w14:textId="77777777" w:rsidR="00A419E3" w:rsidRPr="00373C24" w:rsidRDefault="00A419E3" w:rsidP="00E36822">
            <w:pPr>
              <w:pStyle w:val="ad"/>
              <w:numPr>
                <w:ilvl w:val="0"/>
                <w:numId w:val="39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Отчество</w:t>
            </w:r>
          </w:p>
        </w:tc>
      </w:tr>
      <w:tr w:rsidR="00A419E3" w:rsidRPr="00373C24" w14:paraId="1161CFEB" w14:textId="77777777" w:rsidTr="00E36822">
        <w:trPr>
          <w:trHeight w:hRule="exact" w:val="1195"/>
          <w:jc w:val="center"/>
        </w:trPr>
        <w:tc>
          <w:tcPr>
            <w:tcW w:w="883" w:type="dxa"/>
            <w:shd w:val="clear" w:color="auto" w:fill="FFFFFF"/>
            <w:vAlign w:val="center"/>
          </w:tcPr>
          <w:p w14:paraId="6A35545E" w14:textId="77777777" w:rsidR="00A419E3" w:rsidRPr="00373C24" w:rsidRDefault="0048328A" w:rsidP="00E36822">
            <w:pPr>
              <w:pStyle w:val="ad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sz w:val="24"/>
                <w:szCs w:val="24"/>
              </w:rPr>
              <w:t>5</w:t>
            </w:r>
            <w:r w:rsidR="00E36822" w:rsidRPr="00373C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56" w:type="dxa"/>
            <w:shd w:val="clear" w:color="auto" w:fill="FFFFFF"/>
            <w:vAlign w:val="center"/>
          </w:tcPr>
          <w:p w14:paraId="1AF28C44" w14:textId="77777777" w:rsidR="00A419E3" w:rsidRPr="00373C24" w:rsidRDefault="00A419E3" w:rsidP="00E36822">
            <w:pPr>
              <w:pStyle w:val="ad"/>
              <w:ind w:right="176"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Укажите семейное положение заявителя</w:t>
            </w:r>
          </w:p>
        </w:tc>
        <w:tc>
          <w:tcPr>
            <w:tcW w:w="5092" w:type="dxa"/>
            <w:shd w:val="clear" w:color="auto" w:fill="FFFFFF"/>
            <w:vAlign w:val="center"/>
          </w:tcPr>
          <w:p w14:paraId="65FBD8AE" w14:textId="77777777" w:rsidR="00A419E3" w:rsidRPr="00373C24" w:rsidRDefault="00A419E3" w:rsidP="00E36822">
            <w:pPr>
              <w:pStyle w:val="ad"/>
              <w:numPr>
                <w:ilvl w:val="0"/>
                <w:numId w:val="40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В браке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9B46C19" w14:textId="77777777" w:rsidR="00A419E3" w:rsidRPr="00373C24" w:rsidRDefault="00A419E3" w:rsidP="00E36822">
            <w:pPr>
              <w:pStyle w:val="ad"/>
              <w:numPr>
                <w:ilvl w:val="0"/>
                <w:numId w:val="40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В разводе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69A3A93C" w14:textId="77777777" w:rsidR="00A419E3" w:rsidRPr="00373C24" w:rsidRDefault="00A419E3" w:rsidP="00E36822">
            <w:pPr>
              <w:pStyle w:val="ad"/>
              <w:numPr>
                <w:ilvl w:val="0"/>
                <w:numId w:val="40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Вдова (вдовец)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46A05ECE" w14:textId="77777777" w:rsidR="00A419E3" w:rsidRPr="00373C24" w:rsidRDefault="00A419E3" w:rsidP="00E36822">
            <w:pPr>
              <w:pStyle w:val="ad"/>
              <w:numPr>
                <w:ilvl w:val="0"/>
                <w:numId w:val="40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В браке никогда не состоял(а)</w:t>
            </w:r>
          </w:p>
        </w:tc>
      </w:tr>
      <w:tr w:rsidR="00A419E3" w:rsidRPr="00373C24" w14:paraId="6462AA98" w14:textId="77777777" w:rsidTr="00E36822">
        <w:trPr>
          <w:trHeight w:hRule="exact" w:val="562"/>
          <w:jc w:val="center"/>
        </w:trPr>
        <w:tc>
          <w:tcPr>
            <w:tcW w:w="883" w:type="dxa"/>
            <w:shd w:val="clear" w:color="auto" w:fill="FFFFFF"/>
            <w:vAlign w:val="center"/>
          </w:tcPr>
          <w:p w14:paraId="70721DFE" w14:textId="77777777" w:rsidR="00A419E3" w:rsidRPr="00373C24" w:rsidRDefault="0048328A" w:rsidP="00E36822">
            <w:pPr>
              <w:pStyle w:val="ad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sz w:val="24"/>
                <w:szCs w:val="24"/>
              </w:rPr>
              <w:t>6</w:t>
            </w:r>
            <w:r w:rsidR="00E36822" w:rsidRPr="00373C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56" w:type="dxa"/>
            <w:shd w:val="clear" w:color="auto" w:fill="FFFFFF"/>
            <w:vAlign w:val="center"/>
          </w:tcPr>
          <w:p w14:paraId="64F59F3E" w14:textId="77777777" w:rsidR="00A419E3" w:rsidRPr="00373C24" w:rsidRDefault="00A419E3" w:rsidP="00E36822">
            <w:pPr>
              <w:pStyle w:val="ad"/>
              <w:ind w:right="176"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 зарегистрирован </w:t>
            </w:r>
            <w:proofErr w:type="gramStart"/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брак</w:t>
            </w:r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?</w:t>
            </w:r>
            <w:proofErr w:type="gramEnd"/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FFFFFF"/>
            <w:vAlign w:val="bottom"/>
          </w:tcPr>
          <w:p w14:paraId="3DEB0509" w14:textId="77777777" w:rsidR="00A419E3" w:rsidRPr="00373C24" w:rsidRDefault="00A419E3" w:rsidP="00E36822">
            <w:pPr>
              <w:pStyle w:val="ad"/>
              <w:numPr>
                <w:ilvl w:val="0"/>
                <w:numId w:val="41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В Российской Федерации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7C2CF93E" w14:textId="77777777" w:rsidR="00A419E3" w:rsidRPr="00373C24" w:rsidRDefault="00A419E3" w:rsidP="00E36822">
            <w:pPr>
              <w:pStyle w:val="ad"/>
              <w:numPr>
                <w:ilvl w:val="0"/>
                <w:numId w:val="41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За пределами Российской Федерации</w:t>
            </w:r>
          </w:p>
        </w:tc>
      </w:tr>
      <w:tr w:rsidR="00A419E3" w:rsidRPr="00373C24" w14:paraId="21FB301B" w14:textId="77777777" w:rsidTr="00E36822">
        <w:trPr>
          <w:trHeight w:hRule="exact" w:val="682"/>
          <w:jc w:val="center"/>
        </w:trPr>
        <w:tc>
          <w:tcPr>
            <w:tcW w:w="883" w:type="dxa"/>
            <w:shd w:val="clear" w:color="auto" w:fill="FFFFFF"/>
            <w:vAlign w:val="center"/>
          </w:tcPr>
          <w:p w14:paraId="383778CA" w14:textId="77777777" w:rsidR="00A419E3" w:rsidRPr="00373C24" w:rsidRDefault="0048328A" w:rsidP="00E36822">
            <w:pPr>
              <w:pStyle w:val="ad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sz w:val="24"/>
                <w:szCs w:val="24"/>
              </w:rPr>
              <w:t>7</w:t>
            </w:r>
            <w:r w:rsidR="00E36822" w:rsidRPr="00373C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56" w:type="dxa"/>
            <w:shd w:val="clear" w:color="auto" w:fill="FFFFFF"/>
            <w:vAlign w:val="center"/>
          </w:tcPr>
          <w:p w14:paraId="4321A29E" w14:textId="77777777" w:rsidR="00A419E3" w:rsidRPr="00373C24" w:rsidRDefault="00A419E3" w:rsidP="00E36822">
            <w:pPr>
              <w:pStyle w:val="ad"/>
              <w:ind w:right="176"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Фамилия, имя и отчество супруга (супруги) </w:t>
            </w:r>
            <w:proofErr w:type="gramStart"/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изменялись</w:t>
            </w:r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?</w:t>
            </w:r>
            <w:proofErr w:type="gramEnd"/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FFFFFF"/>
            <w:vAlign w:val="center"/>
          </w:tcPr>
          <w:p w14:paraId="7C685AF1" w14:textId="77777777" w:rsidR="00A419E3" w:rsidRPr="00373C24" w:rsidRDefault="00A419E3" w:rsidP="00E36822">
            <w:pPr>
              <w:pStyle w:val="ad"/>
              <w:numPr>
                <w:ilvl w:val="0"/>
                <w:numId w:val="42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Не изменялись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4A75BDB2" w14:textId="77777777" w:rsidR="00A419E3" w:rsidRPr="00373C24" w:rsidRDefault="00A419E3" w:rsidP="00E36822">
            <w:pPr>
              <w:pStyle w:val="ad"/>
              <w:numPr>
                <w:ilvl w:val="0"/>
                <w:numId w:val="42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Изменялись</w:t>
            </w:r>
          </w:p>
        </w:tc>
      </w:tr>
      <w:tr w:rsidR="00A419E3" w:rsidRPr="00373C24" w14:paraId="669E7D3A" w14:textId="77777777" w:rsidTr="00E36822">
        <w:trPr>
          <w:trHeight w:hRule="exact" w:val="960"/>
          <w:jc w:val="center"/>
        </w:trPr>
        <w:tc>
          <w:tcPr>
            <w:tcW w:w="883" w:type="dxa"/>
            <w:shd w:val="clear" w:color="auto" w:fill="FFFFFF"/>
            <w:vAlign w:val="center"/>
          </w:tcPr>
          <w:p w14:paraId="3C713880" w14:textId="77777777" w:rsidR="00A419E3" w:rsidRPr="00373C24" w:rsidRDefault="0048328A" w:rsidP="00E36822">
            <w:pPr>
              <w:pStyle w:val="ad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sz w:val="24"/>
                <w:szCs w:val="24"/>
              </w:rPr>
              <w:t>8</w:t>
            </w:r>
            <w:r w:rsidR="00E36822" w:rsidRPr="00373C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56" w:type="dxa"/>
            <w:shd w:val="clear" w:color="auto" w:fill="FFFFFF"/>
            <w:vAlign w:val="center"/>
          </w:tcPr>
          <w:p w14:paraId="5E916548" w14:textId="77777777" w:rsidR="00A419E3" w:rsidRPr="00373C24" w:rsidRDefault="00A419E3" w:rsidP="00E36822">
            <w:pPr>
              <w:pStyle w:val="ad"/>
              <w:ind w:right="176"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Выберите, что изменялось у </w:t>
            </w:r>
            <w:proofErr w:type="gramStart"/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супруга</w:t>
            </w:r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?</w:t>
            </w:r>
            <w:proofErr w:type="gramEnd"/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FFFFFF"/>
            <w:vAlign w:val="center"/>
          </w:tcPr>
          <w:p w14:paraId="0AE772BF" w14:textId="77777777" w:rsidR="00A419E3" w:rsidRPr="00373C24" w:rsidRDefault="00A419E3" w:rsidP="00E36822">
            <w:pPr>
              <w:pStyle w:val="ad"/>
              <w:numPr>
                <w:ilvl w:val="0"/>
                <w:numId w:val="43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Фамилия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6C29B8F7" w14:textId="77777777" w:rsidR="00A419E3" w:rsidRPr="00373C24" w:rsidRDefault="00A419E3" w:rsidP="00E36822">
            <w:pPr>
              <w:pStyle w:val="ad"/>
              <w:numPr>
                <w:ilvl w:val="0"/>
                <w:numId w:val="43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Имя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17A9C2AF" w14:textId="77777777" w:rsidR="00A419E3" w:rsidRPr="00373C24" w:rsidRDefault="00A419E3" w:rsidP="00E36822">
            <w:pPr>
              <w:pStyle w:val="ad"/>
              <w:numPr>
                <w:ilvl w:val="0"/>
                <w:numId w:val="43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Отчество</w:t>
            </w:r>
          </w:p>
        </w:tc>
      </w:tr>
      <w:tr w:rsidR="00A419E3" w:rsidRPr="00373C24" w14:paraId="3FC2446C" w14:textId="77777777" w:rsidTr="00E36822">
        <w:trPr>
          <w:trHeight w:hRule="exact" w:val="691"/>
          <w:jc w:val="center"/>
        </w:trPr>
        <w:tc>
          <w:tcPr>
            <w:tcW w:w="883" w:type="dxa"/>
            <w:shd w:val="clear" w:color="auto" w:fill="FFFFFF"/>
            <w:vAlign w:val="center"/>
          </w:tcPr>
          <w:p w14:paraId="6937091D" w14:textId="77777777" w:rsidR="00A419E3" w:rsidRPr="00373C24" w:rsidRDefault="0048328A" w:rsidP="00E36822">
            <w:pPr>
              <w:pStyle w:val="ad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sz w:val="24"/>
                <w:szCs w:val="24"/>
              </w:rPr>
              <w:t>9</w:t>
            </w:r>
            <w:r w:rsidR="00E36822" w:rsidRPr="00373C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56" w:type="dxa"/>
            <w:shd w:val="clear" w:color="auto" w:fill="FFFFFF"/>
            <w:vAlign w:val="center"/>
          </w:tcPr>
          <w:p w14:paraId="7F657EB7" w14:textId="77777777" w:rsidR="00A419E3" w:rsidRPr="00373C24" w:rsidRDefault="00A419E3" w:rsidP="00E36822">
            <w:pPr>
              <w:pStyle w:val="ad"/>
              <w:ind w:right="176"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 зарегистрировано расторжение </w:t>
            </w:r>
            <w:proofErr w:type="gramStart"/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брака</w:t>
            </w:r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?</w:t>
            </w:r>
            <w:proofErr w:type="gramEnd"/>
            <w:r w:rsidR="008C296F" w:rsidRPr="00373C2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shd w:val="clear" w:color="auto" w:fill="FFFFFF"/>
            <w:vAlign w:val="center"/>
          </w:tcPr>
          <w:p w14:paraId="73BB22DF" w14:textId="77777777" w:rsidR="00A419E3" w:rsidRPr="00373C24" w:rsidRDefault="00A419E3" w:rsidP="00E36822">
            <w:pPr>
              <w:pStyle w:val="ad"/>
              <w:numPr>
                <w:ilvl w:val="0"/>
                <w:numId w:val="44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В Российской Федерации</w:t>
            </w:r>
            <w:r w:rsidR="00E36822" w:rsidRPr="00373C2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6D35B088" w14:textId="77777777" w:rsidR="00A419E3" w:rsidRPr="00373C24" w:rsidRDefault="00A419E3" w:rsidP="00E36822">
            <w:pPr>
              <w:pStyle w:val="ad"/>
              <w:numPr>
                <w:ilvl w:val="0"/>
                <w:numId w:val="44"/>
              </w:numPr>
              <w:shd w:val="clear" w:color="auto" w:fill="auto"/>
              <w:tabs>
                <w:tab w:val="left" w:pos="216"/>
              </w:tabs>
              <w:ind w:left="82" w:firstLine="82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</w:rPr>
              <w:t>За пределами Российской Федерации</w:t>
            </w:r>
          </w:p>
        </w:tc>
      </w:tr>
    </w:tbl>
    <w:p w14:paraId="1AC7B62F" w14:textId="77777777" w:rsidR="00A419E3" w:rsidRPr="00373C24" w:rsidRDefault="00A419E3">
      <w:pPr>
        <w:spacing w:after="160" w:line="259" w:lineRule="auto"/>
        <w:rPr>
          <w:rFonts w:cs="Arial"/>
          <w:bCs/>
          <w:iCs/>
          <w:kern w:val="28"/>
          <w:szCs w:val="28"/>
        </w:rPr>
      </w:pPr>
    </w:p>
    <w:p w14:paraId="7AA4DF78" w14:textId="77777777" w:rsidR="00A419E3" w:rsidRPr="00373C24" w:rsidRDefault="00A419E3">
      <w:pPr>
        <w:spacing w:after="160" w:line="259" w:lineRule="auto"/>
        <w:rPr>
          <w:rFonts w:cs="Arial"/>
          <w:bCs/>
          <w:iCs/>
          <w:kern w:val="28"/>
          <w:szCs w:val="28"/>
        </w:rPr>
      </w:pPr>
    </w:p>
    <w:p w14:paraId="221DF9DA" w14:textId="77777777" w:rsidR="0010775D" w:rsidRPr="00373C24" w:rsidRDefault="0010775D">
      <w:pPr>
        <w:spacing w:after="160" w:line="259" w:lineRule="auto"/>
        <w:rPr>
          <w:rFonts w:cs="Arial"/>
          <w:bCs/>
          <w:iCs/>
          <w:kern w:val="28"/>
          <w:szCs w:val="28"/>
        </w:rPr>
      </w:pPr>
      <w:r w:rsidRPr="00373C24">
        <w:rPr>
          <w:rFonts w:cs="Arial"/>
          <w:bCs/>
          <w:iCs/>
          <w:kern w:val="28"/>
          <w:szCs w:val="28"/>
        </w:rPr>
        <w:br w:type="page"/>
      </w:r>
    </w:p>
    <w:p w14:paraId="7306F264" w14:textId="77777777" w:rsidR="00642509" w:rsidRPr="00373C24" w:rsidRDefault="001D4D18" w:rsidP="001D4D18">
      <w:pPr>
        <w:spacing w:before="240" w:after="60"/>
        <w:ind w:left="5670"/>
        <w:outlineLvl w:val="0"/>
        <w:rPr>
          <w:rFonts w:cs="Arial"/>
          <w:szCs w:val="28"/>
        </w:rPr>
      </w:pPr>
      <w:r w:rsidRPr="00373C24">
        <w:rPr>
          <w:rFonts w:cs="Arial"/>
          <w:bCs/>
          <w:iCs/>
          <w:kern w:val="28"/>
          <w:szCs w:val="28"/>
        </w:rPr>
        <w:lastRenderedPageBreak/>
        <w:t>Приложение</w:t>
      </w:r>
      <w:r w:rsidR="0010775D" w:rsidRPr="00373C24">
        <w:rPr>
          <w:rFonts w:cs="Arial"/>
          <w:bCs/>
          <w:iCs/>
          <w:kern w:val="28"/>
          <w:szCs w:val="28"/>
        </w:rPr>
        <w:t xml:space="preserve"> 2</w:t>
      </w:r>
      <w:r w:rsidRPr="00373C24">
        <w:rPr>
          <w:rFonts w:cs="Arial"/>
          <w:bCs/>
          <w:iCs/>
          <w:kern w:val="28"/>
          <w:szCs w:val="28"/>
        </w:rPr>
        <w:t xml:space="preserve"> </w:t>
      </w:r>
      <w:r w:rsidR="0010775D" w:rsidRPr="00373C24">
        <w:rPr>
          <w:rFonts w:cs="Arial"/>
          <w:szCs w:val="28"/>
        </w:rPr>
        <w:t xml:space="preserve">к </w:t>
      </w:r>
      <w:r w:rsidRPr="00373C24">
        <w:rPr>
          <w:rFonts w:cs="Arial"/>
          <w:szCs w:val="28"/>
        </w:rPr>
        <w:t>а</w:t>
      </w:r>
      <w:r w:rsidR="0010775D" w:rsidRPr="00373C24">
        <w:rPr>
          <w:rFonts w:cs="Arial"/>
          <w:szCs w:val="28"/>
        </w:rPr>
        <w:t>дминистративному регламенту</w:t>
      </w:r>
      <w:r w:rsidRPr="00373C24">
        <w:rPr>
          <w:rFonts w:cs="Arial"/>
          <w:szCs w:val="28"/>
        </w:rPr>
        <w:t xml:space="preserve"> </w:t>
      </w:r>
      <w:r w:rsidR="0010775D" w:rsidRPr="00373C24">
        <w:rPr>
          <w:rFonts w:cs="Arial"/>
          <w:szCs w:val="28"/>
        </w:rPr>
        <w:t xml:space="preserve">по предоставлению </w:t>
      </w:r>
      <w:r w:rsidR="00C32015" w:rsidRPr="00373C24">
        <w:rPr>
          <w:rFonts w:cs="Arial"/>
          <w:szCs w:val="28"/>
        </w:rPr>
        <w:t>муниципальной услуги</w:t>
      </w:r>
      <w:r w:rsidRPr="00373C24">
        <w:rPr>
          <w:rFonts w:cs="Arial"/>
          <w:szCs w:val="28"/>
        </w:rPr>
        <w:t xml:space="preserve"> </w:t>
      </w:r>
      <w:r w:rsidR="00373C24" w:rsidRPr="00373C24">
        <w:rPr>
          <w:rFonts w:cs="Arial"/>
          <w:bCs/>
          <w:kern w:val="28"/>
          <w:szCs w:val="28"/>
        </w:rPr>
        <w:t>«</w:t>
      </w:r>
      <w:r w:rsidRPr="00373C24">
        <w:rPr>
          <w:rFonts w:cs="Arial"/>
          <w:bCs/>
          <w:kern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373C24" w:rsidRPr="00373C24">
        <w:rPr>
          <w:rFonts w:cs="Arial"/>
          <w:bCs/>
          <w:kern w:val="28"/>
          <w:szCs w:val="28"/>
        </w:rPr>
        <w:t>»</w:t>
      </w:r>
    </w:p>
    <w:p w14:paraId="6C8DCA21" w14:textId="77777777" w:rsidR="00642509" w:rsidRPr="00373C24" w:rsidRDefault="00642509" w:rsidP="00644FC1">
      <w:pPr>
        <w:ind w:left="3969"/>
        <w:jc w:val="right"/>
        <w:rPr>
          <w:rFonts w:cs="Arial"/>
          <w:bCs/>
          <w:iCs/>
          <w:kern w:val="28"/>
          <w:szCs w:val="28"/>
        </w:rPr>
      </w:pPr>
    </w:p>
    <w:p w14:paraId="16905218" w14:textId="77777777" w:rsidR="0081778D" w:rsidRPr="00373C24" w:rsidRDefault="0081778D" w:rsidP="0081778D">
      <w:pPr>
        <w:spacing w:before="240" w:after="60"/>
        <w:jc w:val="center"/>
        <w:outlineLvl w:val="0"/>
        <w:rPr>
          <w:rFonts w:cs="Arial"/>
          <w:b/>
          <w:bCs/>
          <w:kern w:val="28"/>
          <w:szCs w:val="28"/>
        </w:rPr>
      </w:pPr>
      <w:r w:rsidRPr="00373C24">
        <w:rPr>
          <w:rFonts w:cs="Arial"/>
          <w:b/>
          <w:bCs/>
          <w:kern w:val="28"/>
          <w:szCs w:val="28"/>
        </w:rPr>
        <w:t>Форма заявления о предоставлении услуги</w:t>
      </w:r>
    </w:p>
    <w:p w14:paraId="39AA312B" w14:textId="77777777" w:rsidR="0081778D" w:rsidRPr="00373C24" w:rsidRDefault="0081778D" w:rsidP="0081778D">
      <w:pPr>
        <w:tabs>
          <w:tab w:val="left" w:pos="567"/>
        </w:tabs>
        <w:jc w:val="right"/>
        <w:rPr>
          <w:rFonts w:cs="Arial"/>
          <w:szCs w:val="28"/>
        </w:rPr>
      </w:pPr>
    </w:p>
    <w:p w14:paraId="512D1F47" w14:textId="77777777" w:rsidR="0081778D" w:rsidRPr="00373C24" w:rsidRDefault="0081778D" w:rsidP="0081778D">
      <w:pPr>
        <w:ind w:left="5103"/>
        <w:contextualSpacing/>
        <w:rPr>
          <w:rFonts w:cs="Arial"/>
          <w:szCs w:val="28"/>
        </w:rPr>
      </w:pPr>
      <w:r w:rsidRPr="00373C24">
        <w:rPr>
          <w:rFonts w:cs="Arial"/>
          <w:szCs w:val="28"/>
        </w:rPr>
        <w:t>кому: ___________________________________</w:t>
      </w:r>
    </w:p>
    <w:p w14:paraId="4B15CCC5" w14:textId="77777777" w:rsidR="0081778D" w:rsidRPr="00373C24" w:rsidRDefault="0081778D" w:rsidP="0081778D">
      <w:pPr>
        <w:ind w:left="5103"/>
        <w:contextualSpacing/>
        <w:rPr>
          <w:rFonts w:cs="Arial"/>
          <w:szCs w:val="28"/>
        </w:rPr>
      </w:pPr>
      <w:r w:rsidRPr="00373C24">
        <w:rPr>
          <w:rFonts w:cs="Arial"/>
          <w:szCs w:val="28"/>
        </w:rPr>
        <w:t>___________________________________</w:t>
      </w:r>
    </w:p>
    <w:p w14:paraId="1E5D8393" w14:textId="77777777" w:rsidR="0081778D" w:rsidRPr="00373C24" w:rsidRDefault="0081778D" w:rsidP="0081778D">
      <w:pPr>
        <w:ind w:left="5103"/>
        <w:contextualSpacing/>
        <w:jc w:val="center"/>
        <w:rPr>
          <w:rFonts w:cs="Arial"/>
          <w:szCs w:val="18"/>
        </w:rPr>
      </w:pPr>
      <w:r w:rsidRPr="00373C24">
        <w:rPr>
          <w:rFonts w:cs="Arial"/>
          <w:szCs w:val="18"/>
        </w:rPr>
        <w:t>(</w:t>
      </w:r>
      <w:r w:rsidRPr="00373C24">
        <w:rPr>
          <w:rFonts w:cs="Arial"/>
          <w:i/>
          <w:iCs/>
          <w:szCs w:val="18"/>
        </w:rPr>
        <w:t>наименование уполномоченного органа</w:t>
      </w:r>
      <w:r w:rsidRPr="00373C24">
        <w:rPr>
          <w:rFonts w:cs="Arial"/>
          <w:szCs w:val="18"/>
        </w:rPr>
        <w:t>)</w:t>
      </w:r>
    </w:p>
    <w:p w14:paraId="048D685C" w14:textId="77777777" w:rsidR="0081778D" w:rsidRPr="00373C24" w:rsidRDefault="0081778D" w:rsidP="0081778D">
      <w:pPr>
        <w:ind w:left="5103"/>
        <w:contextualSpacing/>
        <w:rPr>
          <w:rFonts w:cs="Arial"/>
          <w:szCs w:val="28"/>
        </w:rPr>
      </w:pPr>
      <w:r w:rsidRPr="00373C24">
        <w:rPr>
          <w:rFonts w:cs="Arial"/>
          <w:szCs w:val="28"/>
        </w:rPr>
        <w:t>от кого: _____________________________</w:t>
      </w:r>
    </w:p>
    <w:p w14:paraId="3FE94F9D" w14:textId="77777777" w:rsidR="0081778D" w:rsidRPr="00373C24" w:rsidRDefault="0081778D" w:rsidP="0081778D">
      <w:pPr>
        <w:ind w:left="5103"/>
        <w:contextualSpacing/>
        <w:rPr>
          <w:rFonts w:cs="Arial"/>
          <w:szCs w:val="28"/>
        </w:rPr>
      </w:pPr>
      <w:r w:rsidRPr="00373C24">
        <w:rPr>
          <w:rFonts w:cs="Arial"/>
          <w:szCs w:val="28"/>
        </w:rPr>
        <w:t>______________________________________________________________________</w:t>
      </w:r>
    </w:p>
    <w:p w14:paraId="74A00ABB" w14:textId="77777777" w:rsidR="0081778D" w:rsidRPr="00373C24" w:rsidRDefault="0081778D" w:rsidP="0081778D">
      <w:pPr>
        <w:ind w:left="5103"/>
        <w:contextualSpacing/>
        <w:jc w:val="center"/>
        <w:rPr>
          <w:rFonts w:cs="Arial"/>
          <w:i/>
          <w:iCs/>
          <w:szCs w:val="18"/>
        </w:rPr>
      </w:pPr>
      <w:r w:rsidRPr="00373C24">
        <w:rPr>
          <w:rFonts w:cs="Arial"/>
          <w:i/>
          <w:iCs/>
          <w:szCs w:val="18"/>
        </w:rPr>
        <w:t>(фамилия, имя, отчество (последнее</w:t>
      </w:r>
      <w:r w:rsidR="008C296F" w:rsidRPr="00373C24">
        <w:rPr>
          <w:rFonts w:cs="Arial"/>
          <w:i/>
          <w:iCs/>
          <w:szCs w:val="18"/>
        </w:rPr>
        <w:t>-</w:t>
      </w:r>
      <w:r w:rsidRPr="00373C24">
        <w:rPr>
          <w:rFonts w:cs="Arial"/>
          <w:i/>
          <w:iCs/>
          <w:szCs w:val="18"/>
        </w:rPr>
        <w:t>при наличии), данные документа, удостоверяющего личность, контактный телефон, адрес электронной почты,</w:t>
      </w:r>
      <w:r w:rsidRPr="00373C24">
        <w:rPr>
          <w:rFonts w:cs="Arial"/>
        </w:rPr>
        <w:t xml:space="preserve"> </w:t>
      </w:r>
      <w:r w:rsidRPr="00373C24">
        <w:rPr>
          <w:rFonts w:cs="Arial"/>
          <w:i/>
          <w:iCs/>
          <w:szCs w:val="18"/>
        </w:rPr>
        <w:t>адрес регистрации, адрес фактического проживания уполномоченного лица)</w:t>
      </w:r>
    </w:p>
    <w:p w14:paraId="3AC899D3" w14:textId="77777777" w:rsidR="00373C24" w:rsidRPr="00373C24" w:rsidRDefault="0081778D" w:rsidP="0081778D">
      <w:pPr>
        <w:ind w:left="5103"/>
        <w:contextualSpacing/>
        <w:rPr>
          <w:rFonts w:cs="Arial"/>
        </w:rPr>
      </w:pPr>
      <w:r w:rsidRPr="00373C24">
        <w:rPr>
          <w:rFonts w:cs="Arial"/>
        </w:rPr>
        <w:t>__________________________________________________________________________________</w:t>
      </w:r>
    </w:p>
    <w:p w14:paraId="3CC21117" w14:textId="77777777" w:rsidR="008C296F" w:rsidRPr="00373C24" w:rsidRDefault="0081778D" w:rsidP="0081778D">
      <w:pPr>
        <w:ind w:left="5103"/>
        <w:contextualSpacing/>
        <w:rPr>
          <w:rFonts w:cs="Arial"/>
          <w:i/>
          <w:iCs/>
          <w:szCs w:val="18"/>
        </w:rPr>
      </w:pPr>
      <w:r w:rsidRPr="00373C24">
        <w:rPr>
          <w:rFonts w:cs="Arial"/>
          <w:i/>
          <w:iCs/>
          <w:szCs w:val="18"/>
        </w:rPr>
        <w:t>(данные представителя заявителя)</w:t>
      </w:r>
    </w:p>
    <w:p w14:paraId="7C16663C" w14:textId="77777777" w:rsidR="008C296F" w:rsidRPr="00373C24" w:rsidRDefault="008C296F" w:rsidP="0081778D">
      <w:pPr>
        <w:ind w:left="5103"/>
        <w:contextualSpacing/>
        <w:rPr>
          <w:rFonts w:cs="Arial"/>
          <w:i/>
          <w:iCs/>
          <w:szCs w:val="18"/>
        </w:rPr>
      </w:pPr>
    </w:p>
    <w:p w14:paraId="025D058F" w14:textId="77777777" w:rsidR="0081778D" w:rsidRPr="00373C24" w:rsidRDefault="0081778D" w:rsidP="0081778D">
      <w:pPr>
        <w:ind w:right="1134"/>
        <w:jc w:val="center"/>
        <w:rPr>
          <w:rFonts w:cs="Arial"/>
          <w:b/>
          <w:bCs/>
        </w:rPr>
      </w:pPr>
      <w:r w:rsidRPr="00373C24">
        <w:rPr>
          <w:rFonts w:cs="Arial"/>
          <w:b/>
          <w:bCs/>
        </w:rPr>
        <w:t>Заявление</w:t>
      </w:r>
    </w:p>
    <w:p w14:paraId="45AAF8DE" w14:textId="77777777" w:rsidR="008C296F" w:rsidRPr="00373C24" w:rsidRDefault="0081778D" w:rsidP="0081778D">
      <w:pPr>
        <w:ind w:right="1134"/>
        <w:jc w:val="center"/>
        <w:rPr>
          <w:rFonts w:cs="Arial"/>
          <w:b/>
          <w:bCs/>
        </w:rPr>
      </w:pPr>
      <w:r w:rsidRPr="00373C24">
        <w:rPr>
          <w:rFonts w:cs="Arial"/>
          <w:b/>
          <w:bCs/>
        </w:rPr>
        <w:t xml:space="preserve">о </w:t>
      </w:r>
      <w:r w:rsidR="00B601E1" w:rsidRPr="00373C24">
        <w:rPr>
          <w:rFonts w:cs="Arial"/>
          <w:b/>
          <w:bCs/>
        </w:rPr>
        <w:t>постановке на учет в качестве лица, имеющего право на предоставление земельных участков в собственность бесплатно</w:t>
      </w:r>
      <w:r w:rsidR="00031F64" w:rsidRPr="00373C24">
        <w:rPr>
          <w:rFonts w:cs="Arial"/>
          <w:b/>
          <w:bCs/>
        </w:rPr>
        <w:t xml:space="preserve"> для индивидуального жилищного строительства</w:t>
      </w:r>
    </w:p>
    <w:p w14:paraId="4B1A4626" w14:textId="77777777" w:rsidR="008C296F" w:rsidRPr="00373C24" w:rsidRDefault="008C296F" w:rsidP="0081778D">
      <w:pPr>
        <w:ind w:right="1134"/>
        <w:jc w:val="center"/>
        <w:rPr>
          <w:rFonts w:cs="Arial"/>
          <w:b/>
          <w:bCs/>
        </w:rPr>
      </w:pPr>
    </w:p>
    <w:p w14:paraId="4A02070E" w14:textId="77777777" w:rsidR="008C296F" w:rsidRPr="00373C24" w:rsidRDefault="00B601E1" w:rsidP="00B60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Cs w:val="28"/>
        </w:rPr>
      </w:pPr>
      <w:r w:rsidRPr="00373C24">
        <w:rPr>
          <w:rFonts w:cs="Arial"/>
          <w:szCs w:val="28"/>
        </w:rPr>
        <w:t xml:space="preserve">В соответствии с Законом </w:t>
      </w:r>
      <w:r w:rsidR="00677463" w:rsidRPr="00373C24">
        <w:rPr>
          <w:rFonts w:cs="Arial"/>
          <w:szCs w:val="28"/>
        </w:rPr>
        <w:t>Ханты-</w:t>
      </w:r>
      <w:r w:rsidR="001D4D18" w:rsidRPr="00373C24">
        <w:rPr>
          <w:rFonts w:cs="Arial"/>
          <w:szCs w:val="28"/>
        </w:rPr>
        <w:t>Мансийского автономного округа</w:t>
      </w:r>
      <w:r w:rsidR="00677463" w:rsidRPr="00373C24">
        <w:rPr>
          <w:rFonts w:cs="Arial"/>
          <w:szCs w:val="28"/>
        </w:rPr>
        <w:t xml:space="preserve"> от 3 мая 2000 года </w:t>
      </w:r>
      <w:hyperlink r:id="rId49" w:tooltip="№ 26-оз " w:history="1">
        <w:r w:rsidR="00373C24" w:rsidRPr="00373C24">
          <w:rPr>
            <w:rStyle w:val="aff2"/>
            <w:rFonts w:cs="Arial"/>
            <w:szCs w:val="28"/>
          </w:rPr>
          <w:t xml:space="preserve"> № </w:t>
        </w:r>
        <w:r w:rsidR="00677463" w:rsidRPr="00373C24">
          <w:rPr>
            <w:rStyle w:val="aff2"/>
            <w:rFonts w:cs="Arial"/>
            <w:szCs w:val="28"/>
          </w:rPr>
          <w:t xml:space="preserve">26-оз </w:t>
        </w:r>
        <w:r w:rsidR="00373C24" w:rsidRPr="00373C24">
          <w:rPr>
            <w:rStyle w:val="aff2"/>
            <w:rFonts w:cs="Arial"/>
            <w:szCs w:val="28"/>
          </w:rPr>
          <w:t>«</w:t>
        </w:r>
        <w:r w:rsidR="00677463" w:rsidRPr="00373C24">
          <w:rPr>
            <w:rStyle w:val="aff2"/>
            <w:rFonts w:cs="Arial"/>
            <w:szCs w:val="28"/>
          </w:rPr>
          <w:t>О регулировании отдельных земельных отношений</w:t>
        </w:r>
      </w:hyperlink>
      <w:r w:rsidR="00677463" w:rsidRPr="00373C24">
        <w:rPr>
          <w:rFonts w:cs="Arial"/>
          <w:szCs w:val="28"/>
        </w:rPr>
        <w:t xml:space="preserve"> в Ханты</w:t>
      </w:r>
      <w:r w:rsidR="00195D75" w:rsidRPr="00373C24">
        <w:rPr>
          <w:rFonts w:cs="Arial"/>
          <w:szCs w:val="28"/>
        </w:rPr>
        <w:t>-Мансийском автономном округе</w:t>
      </w:r>
      <w:r w:rsidR="00373C24" w:rsidRPr="00373C24">
        <w:rPr>
          <w:rFonts w:cs="Arial"/>
          <w:szCs w:val="28"/>
        </w:rPr>
        <w:t xml:space="preserve"> – Югр</w:t>
      </w:r>
      <w:r w:rsidR="00677463" w:rsidRPr="00373C24">
        <w:rPr>
          <w:rFonts w:cs="Arial"/>
          <w:szCs w:val="28"/>
        </w:rPr>
        <w:t>е</w:t>
      </w:r>
      <w:r w:rsidR="00373C24" w:rsidRPr="00373C24">
        <w:rPr>
          <w:rFonts w:cs="Arial"/>
          <w:szCs w:val="28"/>
        </w:rPr>
        <w:t>»</w:t>
      </w:r>
      <w:r w:rsidRPr="00373C24">
        <w:rPr>
          <w:rFonts w:cs="Arial"/>
          <w:szCs w:val="28"/>
        </w:rPr>
        <w:t>, Федеральным законом от _____</w:t>
      </w:r>
      <w:r w:rsidR="00373C24" w:rsidRPr="00373C24">
        <w:rPr>
          <w:rFonts w:cs="Arial"/>
          <w:szCs w:val="28"/>
        </w:rPr>
        <w:t xml:space="preserve"> № </w:t>
      </w:r>
      <w:r w:rsidRPr="00373C24">
        <w:rPr>
          <w:rFonts w:cs="Arial"/>
          <w:szCs w:val="28"/>
        </w:rPr>
        <w:t>_____</w:t>
      </w:r>
      <w:r w:rsidRPr="00373C24">
        <w:rPr>
          <w:rStyle w:val="aff0"/>
          <w:rFonts w:cs="Arial"/>
          <w:szCs w:val="28"/>
        </w:rPr>
        <w:footnoteReference w:id="1"/>
      </w:r>
      <w:r w:rsidRPr="00373C24">
        <w:rPr>
          <w:rFonts w:cs="Arial"/>
          <w:szCs w:val="28"/>
        </w:rPr>
        <w:t xml:space="preserve"> </w:t>
      </w:r>
      <w:r w:rsidR="0081778D" w:rsidRPr="00373C24">
        <w:rPr>
          <w:rFonts w:cs="Arial"/>
          <w:szCs w:val="28"/>
        </w:rPr>
        <w:t xml:space="preserve">прошу </w:t>
      </w:r>
      <w:r w:rsidRPr="00373C24">
        <w:rPr>
          <w:rFonts w:cs="Arial"/>
          <w:szCs w:val="28"/>
        </w:rPr>
        <w:t>поставить</w:t>
      </w:r>
      <w:r w:rsidR="00576980" w:rsidRPr="00373C24">
        <w:rPr>
          <w:rFonts w:cs="Arial"/>
          <w:szCs w:val="28"/>
        </w:rPr>
        <w:t xml:space="preserve"> меня</w:t>
      </w:r>
      <w:r w:rsidRPr="00373C24">
        <w:rPr>
          <w:rFonts w:cs="Arial"/>
          <w:szCs w:val="28"/>
        </w:rPr>
        <w:t xml:space="preserve"> на учет в</w:t>
      </w:r>
      <w:r w:rsidR="0081778D" w:rsidRPr="00373C24">
        <w:rPr>
          <w:rFonts w:cs="Arial"/>
          <w:szCs w:val="28"/>
        </w:rPr>
        <w:t xml:space="preserve"> цел</w:t>
      </w:r>
      <w:r w:rsidRPr="00373C24">
        <w:rPr>
          <w:rFonts w:cs="Arial"/>
          <w:szCs w:val="28"/>
        </w:rPr>
        <w:t>ях бесплатного предоставления земельного участка</w:t>
      </w:r>
      <w:r w:rsidR="00AB7DCC" w:rsidRPr="00373C24">
        <w:rPr>
          <w:rFonts w:cs="Arial"/>
          <w:szCs w:val="28"/>
        </w:rPr>
        <w:t xml:space="preserve"> </w:t>
      </w:r>
      <w:r w:rsidR="00031F64" w:rsidRPr="00373C24">
        <w:rPr>
          <w:rFonts w:cs="Arial"/>
          <w:szCs w:val="28"/>
        </w:rPr>
        <w:t>для индивидуального жилищного строительства</w:t>
      </w:r>
      <w:r w:rsidR="00ED06F8" w:rsidRPr="00373C24">
        <w:rPr>
          <w:rFonts w:cs="Arial"/>
          <w:szCs w:val="28"/>
        </w:rPr>
        <w:t xml:space="preserve"> </w:t>
      </w:r>
      <w:r w:rsidR="00AB7DCC" w:rsidRPr="00373C24">
        <w:rPr>
          <w:rFonts w:cs="Arial"/>
          <w:szCs w:val="28"/>
        </w:rPr>
        <w:t xml:space="preserve">в _________ </w:t>
      </w:r>
      <w:r w:rsidR="00031F64" w:rsidRPr="00373C24">
        <w:rPr>
          <w:rFonts w:cs="Arial"/>
          <w:szCs w:val="20"/>
        </w:rPr>
        <w:t xml:space="preserve">(наименование населенного пункта) </w:t>
      </w:r>
      <w:r w:rsidR="00AB7DCC" w:rsidRPr="00373C24">
        <w:rPr>
          <w:rFonts w:cs="Arial"/>
          <w:szCs w:val="28"/>
        </w:rPr>
        <w:t xml:space="preserve">____________________ </w:t>
      </w:r>
      <w:r w:rsidR="00AB7DCC" w:rsidRPr="00373C24">
        <w:rPr>
          <w:rFonts w:cs="Arial"/>
          <w:szCs w:val="20"/>
        </w:rPr>
        <w:t>(наименование сельского поселения)</w:t>
      </w:r>
      <w:r w:rsidR="00AB7DCC" w:rsidRPr="00373C24">
        <w:rPr>
          <w:rFonts w:cs="Arial"/>
          <w:szCs w:val="28"/>
        </w:rPr>
        <w:t xml:space="preserve"> Нижневартовского района.</w:t>
      </w:r>
    </w:p>
    <w:p w14:paraId="4AD58977" w14:textId="77777777" w:rsidR="008C296F" w:rsidRPr="00373C24" w:rsidRDefault="00992901" w:rsidP="00B60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Cs w:val="28"/>
        </w:rPr>
      </w:pPr>
      <w:r w:rsidRPr="00373C24">
        <w:rPr>
          <w:rFonts w:cs="Arial"/>
          <w:szCs w:val="28"/>
        </w:rPr>
        <w:t>Основание принятия на учет</w:t>
      </w:r>
      <w:r w:rsidR="00AB7DCC" w:rsidRPr="00373C24">
        <w:rPr>
          <w:rFonts w:cs="Arial"/>
          <w:color w:val="444444"/>
          <w:shd w:val="clear" w:color="auto" w:fill="FFFFFF"/>
        </w:rPr>
        <w:t xml:space="preserve"> _______</w:t>
      </w:r>
      <w:r w:rsidR="00031F64" w:rsidRPr="00373C24">
        <w:rPr>
          <w:rFonts w:cs="Arial"/>
          <w:color w:val="444444"/>
          <w:shd w:val="clear" w:color="auto" w:fill="FFFFFF"/>
        </w:rPr>
        <w:t>______________________________</w:t>
      </w:r>
      <w:r w:rsidR="00AB7DCC" w:rsidRPr="00373C24">
        <w:rPr>
          <w:rFonts w:cs="Arial"/>
          <w:color w:val="444444"/>
          <w:shd w:val="clear" w:color="auto" w:fill="FFFFFF"/>
        </w:rPr>
        <w:t>_____</w:t>
      </w:r>
      <w:r w:rsidRPr="00373C24">
        <w:rPr>
          <w:rFonts w:cs="Arial"/>
          <w:color w:val="444444"/>
          <w:shd w:val="clear" w:color="auto" w:fill="FFFFFF"/>
        </w:rPr>
        <w:t xml:space="preserve"> __________________________________________________</w:t>
      </w:r>
      <w:r w:rsidR="00AB7DCC" w:rsidRPr="00373C24">
        <w:rPr>
          <w:rFonts w:cs="Arial"/>
          <w:color w:val="444444"/>
          <w:shd w:val="clear" w:color="auto" w:fill="FFFFFF"/>
        </w:rPr>
        <w:t>_________________________</w:t>
      </w:r>
      <w:r w:rsidR="00677463" w:rsidRPr="00373C24">
        <w:rPr>
          <w:rFonts w:cs="Arial"/>
          <w:szCs w:val="28"/>
        </w:rPr>
        <w:t>.</w:t>
      </w:r>
    </w:p>
    <w:p w14:paraId="7D076ADA" w14:textId="77777777" w:rsidR="008C296F" w:rsidRPr="00373C24" w:rsidRDefault="00AB7DCC" w:rsidP="00B60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Cs w:val="28"/>
        </w:rPr>
      </w:pPr>
      <w:r w:rsidRPr="00373C24">
        <w:rPr>
          <w:rFonts w:cs="Arial"/>
          <w:szCs w:val="28"/>
        </w:rPr>
        <w:t xml:space="preserve">Члены семьи, проживающие совместно с гражданином </w:t>
      </w:r>
      <w:r w:rsidR="00920E9B" w:rsidRPr="00373C24">
        <w:rPr>
          <w:rFonts w:cs="Arial"/>
          <w:szCs w:val="28"/>
        </w:rPr>
        <w:t>(с указанием страхового номера индивидуального лицевого счета (СНИЛС)</w:t>
      </w:r>
      <w:r w:rsidRPr="00373C24">
        <w:rPr>
          <w:rFonts w:cs="Arial"/>
          <w:szCs w:val="28"/>
        </w:rPr>
        <w:t xml:space="preserve">_________________ _______________________________________________________________________ _______________________________________________________________________, </w:t>
      </w:r>
    </w:p>
    <w:p w14:paraId="209B181F" w14:textId="77777777" w:rsidR="00992901" w:rsidRPr="00373C24" w:rsidRDefault="00AB7DCC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Cs w:val="20"/>
        </w:rPr>
      </w:pPr>
      <w:r w:rsidRPr="00373C24">
        <w:rPr>
          <w:rFonts w:cs="Arial"/>
          <w:szCs w:val="28"/>
        </w:rPr>
        <w:t>Решение о приняти</w:t>
      </w:r>
      <w:r w:rsidR="001D4D18" w:rsidRPr="00373C24">
        <w:rPr>
          <w:rFonts w:cs="Arial"/>
          <w:szCs w:val="28"/>
        </w:rPr>
        <w:t>и</w:t>
      </w:r>
      <w:r w:rsidRPr="00373C24">
        <w:rPr>
          <w:rFonts w:cs="Arial"/>
          <w:szCs w:val="28"/>
        </w:rPr>
        <w:t xml:space="preserve"> гражданина и (или) членов его семьи на учет в целях однократного бесплатного предоставления земельного участка __________________</w:t>
      </w:r>
      <w:r w:rsidR="00920E9B" w:rsidRPr="00373C24">
        <w:rPr>
          <w:rFonts w:cs="Arial"/>
          <w:szCs w:val="28"/>
        </w:rPr>
        <w:t>.</w:t>
      </w:r>
      <w:r w:rsidRPr="00373C24">
        <w:rPr>
          <w:rFonts w:cs="Arial"/>
          <w:szCs w:val="28"/>
        </w:rPr>
        <w:t xml:space="preserve"> </w:t>
      </w:r>
      <w:r w:rsidR="00920E9B" w:rsidRPr="00373C24">
        <w:rPr>
          <w:rFonts w:cs="Arial"/>
          <w:szCs w:val="20"/>
        </w:rPr>
        <w:t>(наличие/отсутствие решения)</w:t>
      </w:r>
      <w:r w:rsidRPr="00373C24">
        <w:rPr>
          <w:rFonts w:cs="Arial"/>
          <w:szCs w:val="28"/>
        </w:rPr>
        <w:t>.</w:t>
      </w:r>
    </w:p>
    <w:p w14:paraId="78F91887" w14:textId="77777777" w:rsidR="005C68D0" w:rsidRPr="00373C24" w:rsidRDefault="005C68D0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szCs w:val="20"/>
        </w:rPr>
      </w:pPr>
    </w:p>
    <w:p w14:paraId="072EE6E3" w14:textId="77777777" w:rsidR="005C68D0" w:rsidRPr="00373C24" w:rsidRDefault="005C68D0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Приложение</w:t>
      </w:r>
      <w:r w:rsidR="0047355A" w:rsidRPr="00373C24">
        <w:rPr>
          <w:rFonts w:cs="Arial"/>
        </w:rPr>
        <w:t>:</w:t>
      </w:r>
    </w:p>
    <w:p w14:paraId="2D5C3F0C" w14:textId="77777777" w:rsidR="005C68D0" w:rsidRPr="00373C24" w:rsidRDefault="005C68D0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/_/ документы, удостоверяющие личность гражданина и проживающих с ним членов семьи;</w:t>
      </w:r>
    </w:p>
    <w:p w14:paraId="46EB8C1F" w14:textId="77777777" w:rsidR="005C68D0" w:rsidRPr="00373C24" w:rsidRDefault="005C68D0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</w:p>
    <w:p w14:paraId="556B5628" w14:textId="77777777" w:rsidR="005C68D0" w:rsidRPr="00373C24" w:rsidRDefault="005C68D0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/_/ документ, подтверждающий отнесение гражданина к одной из категорий, указанных в подпункт</w:t>
      </w:r>
      <w:r w:rsidR="001D4D18" w:rsidRPr="00373C24">
        <w:rPr>
          <w:rFonts w:cs="Arial"/>
        </w:rPr>
        <w:t>ах 2–</w:t>
      </w:r>
      <w:r w:rsidRPr="00373C24">
        <w:rPr>
          <w:rFonts w:cs="Arial"/>
        </w:rPr>
        <w:t>12 пункта 1 статьи 7.4 Закона Ханты-М</w:t>
      </w:r>
      <w:r w:rsidR="001D4D18" w:rsidRPr="00373C24">
        <w:rPr>
          <w:rFonts w:cs="Arial"/>
        </w:rPr>
        <w:t>ансийского автономного округа</w:t>
      </w:r>
      <w:r w:rsidR="00373C24" w:rsidRPr="00373C24">
        <w:rPr>
          <w:rFonts w:cs="Arial"/>
        </w:rPr>
        <w:t xml:space="preserve"> – Югр</w:t>
      </w:r>
      <w:r w:rsidRPr="00373C24">
        <w:rPr>
          <w:rFonts w:cs="Arial"/>
        </w:rPr>
        <w:t xml:space="preserve">ы </w:t>
      </w:r>
      <w:r w:rsidR="00373C24" w:rsidRPr="00373C24">
        <w:rPr>
          <w:rFonts w:cs="Arial"/>
        </w:rPr>
        <w:t>«</w:t>
      </w:r>
      <w:r w:rsidRPr="00373C24">
        <w:rPr>
          <w:rFonts w:cs="Arial"/>
        </w:rPr>
        <w:t>О регулировании отдельных жилищных отношений в Ханты</w:t>
      </w:r>
      <w:r w:rsidR="001D4D18" w:rsidRPr="00373C24">
        <w:rPr>
          <w:rFonts w:cs="Arial"/>
        </w:rPr>
        <w:t>-Мансийском автономном округе</w:t>
      </w:r>
      <w:r w:rsidR="00373C24" w:rsidRPr="00373C24">
        <w:rPr>
          <w:rFonts w:cs="Arial"/>
        </w:rPr>
        <w:t xml:space="preserve"> – Югр</w:t>
      </w:r>
      <w:r w:rsidR="001D4D18" w:rsidRPr="00373C24">
        <w:rPr>
          <w:rFonts w:cs="Arial"/>
        </w:rPr>
        <w:t>е</w:t>
      </w:r>
      <w:r w:rsidR="00373C24" w:rsidRPr="00373C24">
        <w:rPr>
          <w:rFonts w:cs="Arial"/>
        </w:rPr>
        <w:t>»</w:t>
      </w:r>
      <w:r w:rsidRPr="00373C24">
        <w:rPr>
          <w:rFonts w:cs="Arial"/>
        </w:rPr>
        <w:t>;</w:t>
      </w:r>
    </w:p>
    <w:p w14:paraId="11D50EA8" w14:textId="77777777" w:rsidR="005C68D0" w:rsidRPr="00373C24" w:rsidRDefault="005C68D0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</w:p>
    <w:p w14:paraId="359FF981" w14:textId="77777777" w:rsidR="005C68D0" w:rsidRPr="00373C24" w:rsidRDefault="005C68D0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/_/ документ, подтверждающий факт проживания гражданина в Ханты-Мансийском автономно</w:t>
      </w:r>
      <w:r w:rsidR="001D4D18" w:rsidRPr="00373C24">
        <w:rPr>
          <w:rFonts w:cs="Arial"/>
        </w:rPr>
        <w:t>м округе</w:t>
      </w:r>
      <w:r w:rsidR="00373C24" w:rsidRPr="00373C24">
        <w:rPr>
          <w:rFonts w:cs="Arial"/>
        </w:rPr>
        <w:t xml:space="preserve"> – Югр</w:t>
      </w:r>
      <w:r w:rsidRPr="00373C24">
        <w:rPr>
          <w:rFonts w:cs="Arial"/>
        </w:rPr>
        <w:t>е не менее пяти лет, предшествующих дате подачи заявления (в случае, если факт проживания в автономном округе не менее пяти лет не удостоверяется записью в паспорте гражданина Российской Федерации)</w:t>
      </w:r>
      <w:r w:rsidR="0047355A" w:rsidRPr="00373C24">
        <w:rPr>
          <w:rFonts w:cs="Arial"/>
        </w:rPr>
        <w:t>. (</w:t>
      </w:r>
      <w:r w:rsidR="0047355A" w:rsidRPr="00373C24">
        <w:rPr>
          <w:rFonts w:cs="Arial"/>
          <w:szCs w:val="18"/>
        </w:rPr>
        <w:t>свидетельство о регистрации по месту жительства, или свидетельство о регистрации по месту пребывания, или копия решения суда об установлении соответствующего факта)</w:t>
      </w:r>
      <w:r w:rsidRPr="00373C24">
        <w:rPr>
          <w:rFonts w:cs="Arial"/>
        </w:rPr>
        <w:t>;</w:t>
      </w:r>
    </w:p>
    <w:p w14:paraId="5533A5B9" w14:textId="77777777" w:rsidR="005C68D0" w:rsidRPr="00373C24" w:rsidRDefault="005C68D0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</w:p>
    <w:p w14:paraId="39699E92" w14:textId="77777777" w:rsidR="005C68D0" w:rsidRPr="00373C24" w:rsidRDefault="005C68D0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/_/ нотариально удостоверенная доверенность представителя гражданина (в случае, если заявление от имени гражданина, отнесенного к одной из категорий, указанных в пункте 1 статьи 7.4 Закона Ханты-М</w:t>
      </w:r>
      <w:r w:rsidR="001D4D18" w:rsidRPr="00373C24">
        <w:rPr>
          <w:rFonts w:cs="Arial"/>
        </w:rPr>
        <w:t>ансийского автономного округа</w:t>
      </w:r>
      <w:r w:rsidR="00373C24" w:rsidRPr="00373C24">
        <w:rPr>
          <w:rFonts w:cs="Arial"/>
        </w:rPr>
        <w:t xml:space="preserve"> – Югр</w:t>
      </w:r>
      <w:r w:rsidR="001D4D18" w:rsidRPr="00373C24">
        <w:rPr>
          <w:rFonts w:cs="Arial"/>
        </w:rPr>
        <w:t xml:space="preserve">ы </w:t>
      </w:r>
      <w:r w:rsidR="00373C24" w:rsidRPr="00373C24">
        <w:rPr>
          <w:rFonts w:cs="Arial"/>
        </w:rPr>
        <w:t>«</w:t>
      </w:r>
      <w:r w:rsidRPr="00373C24">
        <w:rPr>
          <w:rFonts w:cs="Arial"/>
        </w:rPr>
        <w:t>О регулировании отдельных жилищных отношений в Ханты</w:t>
      </w:r>
      <w:r w:rsidR="001D4D18" w:rsidRPr="00373C24">
        <w:rPr>
          <w:rFonts w:cs="Arial"/>
        </w:rPr>
        <w:t>-Мансийском автономном округе</w:t>
      </w:r>
      <w:r w:rsidR="00373C24" w:rsidRPr="00373C24">
        <w:rPr>
          <w:rFonts w:cs="Arial"/>
        </w:rPr>
        <w:t xml:space="preserve"> – Югр</w:t>
      </w:r>
      <w:r w:rsidR="001D4D18" w:rsidRPr="00373C24">
        <w:rPr>
          <w:rFonts w:cs="Arial"/>
        </w:rPr>
        <w:t>е</w:t>
      </w:r>
      <w:r w:rsidR="00373C24" w:rsidRPr="00373C24">
        <w:rPr>
          <w:rFonts w:cs="Arial"/>
        </w:rPr>
        <w:t>»</w:t>
      </w:r>
      <w:r w:rsidRPr="00373C24">
        <w:rPr>
          <w:rFonts w:cs="Arial"/>
        </w:rPr>
        <w:t>, подписывается и (или) подается представителем);</w:t>
      </w:r>
    </w:p>
    <w:p w14:paraId="23F52440" w14:textId="77777777" w:rsidR="005C68D0" w:rsidRPr="00373C24" w:rsidRDefault="005C68D0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</w:p>
    <w:p w14:paraId="0E7C8398" w14:textId="77777777" w:rsidR="005C68D0" w:rsidRPr="00373C24" w:rsidRDefault="005C68D0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 xml:space="preserve">/_/ договор аренды земельного участка (в случае, если заявления подают граждане, указанные в абзаце втором пункта 6.1 статьи 6 Закона </w:t>
      </w:r>
      <w:r w:rsidR="001D4D18" w:rsidRPr="00373C24">
        <w:rPr>
          <w:rFonts w:cs="Arial"/>
        </w:rPr>
        <w:t>Ханты-Мансийского автономного округа</w:t>
      </w:r>
      <w:r w:rsidR="00373C24" w:rsidRPr="00373C24">
        <w:rPr>
          <w:rFonts w:cs="Arial"/>
        </w:rPr>
        <w:t xml:space="preserve"> № </w:t>
      </w:r>
      <w:r w:rsidRPr="00373C24">
        <w:rPr>
          <w:rFonts w:cs="Arial"/>
        </w:rPr>
        <w:t>26-оз</w:t>
      </w:r>
      <w:r w:rsidR="00031F64" w:rsidRPr="00373C24">
        <w:rPr>
          <w:rFonts w:cs="Arial"/>
        </w:rPr>
        <w:t xml:space="preserve"> от 3 мая 2000 года);</w:t>
      </w:r>
    </w:p>
    <w:p w14:paraId="59D1179D" w14:textId="77777777" w:rsidR="005C68D0" w:rsidRPr="00373C24" w:rsidRDefault="005C68D0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</w:p>
    <w:p w14:paraId="4583C11F" w14:textId="77777777" w:rsidR="0081778D" w:rsidRPr="00373C24" w:rsidRDefault="005C68D0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/_/ согласие на обработку персональных данных гражданина и членов его семьи.</w:t>
      </w:r>
    </w:p>
    <w:p w14:paraId="6A9488FE" w14:textId="77777777" w:rsidR="0081778D" w:rsidRPr="00373C24" w:rsidRDefault="0081778D" w:rsidP="00920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rFonts w:cs="Arial"/>
          <w:bCs/>
          <w:i/>
          <w:iCs/>
          <w:szCs w:val="18"/>
        </w:rPr>
      </w:pPr>
      <w:r w:rsidRPr="00373C24">
        <w:rPr>
          <w:rFonts w:cs="Arial"/>
          <w:i/>
          <w:szCs w:val="18"/>
        </w:rPr>
        <w:t>(</w:t>
      </w:r>
      <w:r w:rsidRPr="00373C24">
        <w:rPr>
          <w:rFonts w:cs="Arial"/>
          <w:bCs/>
          <w:i/>
          <w:iCs/>
          <w:szCs w:val="18"/>
        </w:rPr>
        <w:t>документы, которые пред</w:t>
      </w:r>
      <w:r w:rsidR="0047355A" w:rsidRPr="00373C24">
        <w:rPr>
          <w:rFonts w:cs="Arial"/>
          <w:bCs/>
          <w:i/>
          <w:iCs/>
          <w:szCs w:val="18"/>
        </w:rPr>
        <w:t>о</w:t>
      </w:r>
      <w:r w:rsidRPr="00373C24">
        <w:rPr>
          <w:rFonts w:cs="Arial"/>
          <w:bCs/>
          <w:i/>
          <w:iCs/>
          <w:szCs w:val="18"/>
        </w:rPr>
        <w:t>став</w:t>
      </w:r>
      <w:r w:rsidR="0047355A" w:rsidRPr="00373C24">
        <w:rPr>
          <w:rFonts w:cs="Arial"/>
          <w:bCs/>
          <w:i/>
          <w:iCs/>
          <w:szCs w:val="18"/>
        </w:rPr>
        <w:t>ляет</w:t>
      </w:r>
      <w:r w:rsidRPr="00373C24">
        <w:rPr>
          <w:rFonts w:cs="Arial"/>
          <w:bCs/>
          <w:i/>
          <w:iCs/>
          <w:szCs w:val="18"/>
        </w:rPr>
        <w:t xml:space="preserve"> заявитель)</w:t>
      </w:r>
    </w:p>
    <w:p w14:paraId="5F586418" w14:textId="77777777" w:rsidR="0047355A" w:rsidRPr="00373C24" w:rsidRDefault="0047355A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  <w:bCs/>
          <w:i/>
          <w:iCs/>
          <w:szCs w:val="18"/>
        </w:rPr>
      </w:pPr>
    </w:p>
    <w:p w14:paraId="5D04D52B" w14:textId="77777777" w:rsidR="0047355A" w:rsidRPr="00373C24" w:rsidRDefault="0047355A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Документы, которые гражданин вправе представить в уполномоченный орган (в противном случае уполномоченный орган обязан запросить их самостоятельно):</w:t>
      </w:r>
    </w:p>
    <w:p w14:paraId="1D72B468" w14:textId="77777777" w:rsidR="0047355A" w:rsidRPr="00373C24" w:rsidRDefault="0047355A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</w:p>
    <w:p w14:paraId="547FAED4" w14:textId="77777777" w:rsidR="0047355A" w:rsidRPr="00373C24" w:rsidRDefault="0047355A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/_/</w:t>
      </w:r>
      <w:r w:rsidR="008C296F" w:rsidRPr="00373C24">
        <w:rPr>
          <w:rFonts w:cs="Arial"/>
        </w:rPr>
        <w:t xml:space="preserve"> </w:t>
      </w:r>
      <w:r w:rsidRPr="00373C24">
        <w:rPr>
          <w:rFonts w:cs="Arial"/>
        </w:rPr>
        <w:t>сведения о регистрации по месту жительства либо по месту пребывания гражданина и членов его семьи;</w:t>
      </w:r>
    </w:p>
    <w:p w14:paraId="4162EBEF" w14:textId="77777777" w:rsidR="0047355A" w:rsidRPr="00373C24" w:rsidRDefault="0047355A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</w:p>
    <w:p w14:paraId="0B01FF67" w14:textId="77777777" w:rsidR="0047355A" w:rsidRPr="00373C24" w:rsidRDefault="0047355A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/_/</w:t>
      </w:r>
      <w:r w:rsidR="008C296F" w:rsidRPr="00373C24">
        <w:rPr>
          <w:rFonts w:cs="Arial"/>
        </w:rPr>
        <w:t xml:space="preserve"> </w:t>
      </w:r>
      <w:r w:rsidRPr="00373C24">
        <w:rPr>
          <w:rFonts w:cs="Arial"/>
        </w:rPr>
        <w:t>выписки из Единого государственного реестра недвижимости о правах отдельного лица на имевшиеся (имеющиеся) у него объекты недвижимости в отношении гражданина и членов его семьи;</w:t>
      </w:r>
    </w:p>
    <w:p w14:paraId="66AFC225" w14:textId="77777777" w:rsidR="0047355A" w:rsidRPr="00373C24" w:rsidRDefault="0047355A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</w:p>
    <w:p w14:paraId="7FB7FA53" w14:textId="77777777" w:rsidR="0047355A" w:rsidRPr="00373C24" w:rsidRDefault="0047355A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/_/ выписки из Единого государственного реестра недвижимости об основных характеристиках и зарегистрированных правах на объект недвижимости, являющийся местом жительства гражданина и (или) членов его семьи (в отношении граждан, на которых распространяются положения подпунктов 2 и 4 пункта 2 статьи 7.4 Закона Ханты-М</w:t>
      </w:r>
      <w:r w:rsidR="001D4D18" w:rsidRPr="00373C24">
        <w:rPr>
          <w:rFonts w:cs="Arial"/>
        </w:rPr>
        <w:t>ансийского автономного округа</w:t>
      </w:r>
      <w:r w:rsidR="00373C24" w:rsidRPr="00373C24">
        <w:rPr>
          <w:rFonts w:cs="Arial"/>
        </w:rPr>
        <w:t xml:space="preserve"> – Югр</w:t>
      </w:r>
      <w:r w:rsidR="001D4D18" w:rsidRPr="00373C24">
        <w:rPr>
          <w:rFonts w:cs="Arial"/>
        </w:rPr>
        <w:t xml:space="preserve">ы </w:t>
      </w:r>
      <w:r w:rsidR="00373C24" w:rsidRPr="00373C24">
        <w:rPr>
          <w:rFonts w:cs="Arial"/>
        </w:rPr>
        <w:t>«</w:t>
      </w:r>
      <w:r w:rsidRPr="00373C24">
        <w:rPr>
          <w:rFonts w:cs="Arial"/>
        </w:rPr>
        <w:t>О регулировании отдельных жилищных отношений в Хант</w:t>
      </w:r>
      <w:r w:rsidR="001D4D18" w:rsidRPr="00373C24">
        <w:rPr>
          <w:rFonts w:cs="Arial"/>
        </w:rPr>
        <w:t>ы-Мансийском автономном округе</w:t>
      </w:r>
      <w:r w:rsidR="00373C24" w:rsidRPr="00373C24">
        <w:rPr>
          <w:rFonts w:cs="Arial"/>
        </w:rPr>
        <w:t xml:space="preserve"> – Югр</w:t>
      </w:r>
      <w:r w:rsidR="001D4D18" w:rsidRPr="00373C24">
        <w:rPr>
          <w:rFonts w:cs="Arial"/>
        </w:rPr>
        <w:t>е</w:t>
      </w:r>
      <w:r w:rsidR="00373C24" w:rsidRPr="00373C24">
        <w:rPr>
          <w:rFonts w:cs="Arial"/>
        </w:rPr>
        <w:t>»</w:t>
      </w:r>
      <w:r w:rsidRPr="00373C24">
        <w:rPr>
          <w:rFonts w:cs="Arial"/>
        </w:rPr>
        <w:t>);</w:t>
      </w:r>
    </w:p>
    <w:p w14:paraId="500B5024" w14:textId="77777777" w:rsidR="0047355A" w:rsidRPr="00373C24" w:rsidRDefault="0047355A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</w:p>
    <w:p w14:paraId="5D0E5702" w14:textId="77777777" w:rsidR="0047355A" w:rsidRPr="00373C24" w:rsidRDefault="0047355A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/_/ сведения о признании жилого помещения непригодным для проживания, многоквартирного дома аварийным и подлежащим сносу или реконструкции (в отношении граждан, на которых распространяется положение подпункта 3 пункта 2 статьи 7.4 Закона Ханты-М</w:t>
      </w:r>
      <w:r w:rsidR="001D4D18" w:rsidRPr="00373C24">
        <w:rPr>
          <w:rFonts w:cs="Arial"/>
        </w:rPr>
        <w:t>ансийского автономного округа</w:t>
      </w:r>
      <w:r w:rsidR="00373C24" w:rsidRPr="00373C24">
        <w:rPr>
          <w:rFonts w:cs="Arial"/>
        </w:rPr>
        <w:t xml:space="preserve"> – Югр</w:t>
      </w:r>
      <w:r w:rsidR="001D4D18" w:rsidRPr="00373C24">
        <w:rPr>
          <w:rFonts w:cs="Arial"/>
        </w:rPr>
        <w:t xml:space="preserve">ы </w:t>
      </w:r>
      <w:r w:rsidR="00373C24" w:rsidRPr="00373C24">
        <w:rPr>
          <w:rFonts w:cs="Arial"/>
        </w:rPr>
        <w:t>«</w:t>
      </w:r>
      <w:r w:rsidRPr="00373C24">
        <w:rPr>
          <w:rFonts w:cs="Arial"/>
        </w:rPr>
        <w:t>О регулировании отдельных жилищных отношений в Ханты-Мансийском автономном округе</w:t>
      </w:r>
      <w:r w:rsidR="00373C24" w:rsidRPr="00373C24">
        <w:rPr>
          <w:rFonts w:cs="Arial"/>
        </w:rPr>
        <w:t xml:space="preserve"> – Югр</w:t>
      </w:r>
      <w:r w:rsidR="001D4D18" w:rsidRPr="00373C24">
        <w:rPr>
          <w:rFonts w:cs="Arial"/>
        </w:rPr>
        <w:t>е</w:t>
      </w:r>
      <w:r w:rsidR="00373C24" w:rsidRPr="00373C24">
        <w:rPr>
          <w:rFonts w:cs="Arial"/>
        </w:rPr>
        <w:t>»</w:t>
      </w:r>
      <w:r w:rsidRPr="00373C24">
        <w:rPr>
          <w:rFonts w:cs="Arial"/>
        </w:rPr>
        <w:t>);</w:t>
      </w:r>
    </w:p>
    <w:p w14:paraId="0A2CD114" w14:textId="77777777" w:rsidR="0047355A" w:rsidRPr="00373C24" w:rsidRDefault="0047355A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</w:p>
    <w:p w14:paraId="745DAE93" w14:textId="77777777" w:rsidR="008C296F" w:rsidRPr="00373C24" w:rsidRDefault="0047355A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/_/ сведения об отнесении гражданина к категории, указанной в подпункте 1 пункта 1 статьи 7.4 Закона Ханты-М</w:t>
      </w:r>
      <w:r w:rsidR="001D4D18" w:rsidRPr="00373C24">
        <w:rPr>
          <w:rFonts w:cs="Arial"/>
        </w:rPr>
        <w:t>ансийского автономного округа</w:t>
      </w:r>
      <w:r w:rsidR="00373C24" w:rsidRPr="00373C24">
        <w:rPr>
          <w:rFonts w:cs="Arial"/>
        </w:rPr>
        <w:t xml:space="preserve"> – Югр</w:t>
      </w:r>
      <w:r w:rsidRPr="00373C24">
        <w:rPr>
          <w:rFonts w:cs="Arial"/>
        </w:rPr>
        <w:t xml:space="preserve">ы </w:t>
      </w:r>
      <w:r w:rsidR="00373C24" w:rsidRPr="00373C24">
        <w:rPr>
          <w:rFonts w:cs="Arial"/>
        </w:rPr>
        <w:t>«</w:t>
      </w:r>
      <w:r w:rsidRPr="00373C24">
        <w:rPr>
          <w:rFonts w:cs="Arial"/>
        </w:rPr>
        <w:t>О регулировании отдельных жилищных отношений в Ханты-Манс</w:t>
      </w:r>
      <w:r w:rsidR="001D4D18" w:rsidRPr="00373C24">
        <w:rPr>
          <w:rFonts w:cs="Arial"/>
        </w:rPr>
        <w:t>ийском автономном округе</w:t>
      </w:r>
      <w:r w:rsidR="00373C24" w:rsidRPr="00373C24">
        <w:rPr>
          <w:rFonts w:cs="Arial"/>
        </w:rPr>
        <w:t xml:space="preserve"> – Югр</w:t>
      </w:r>
      <w:r w:rsidR="001D4D18" w:rsidRPr="00373C24">
        <w:rPr>
          <w:rFonts w:cs="Arial"/>
        </w:rPr>
        <w:t>е</w:t>
      </w:r>
      <w:r w:rsidR="00373C24" w:rsidRPr="00373C24">
        <w:rPr>
          <w:rFonts w:cs="Arial"/>
        </w:rPr>
        <w:t>»</w:t>
      </w:r>
      <w:r w:rsidRPr="00373C24">
        <w:rPr>
          <w:rFonts w:cs="Arial"/>
        </w:rPr>
        <w:t>.</w:t>
      </w:r>
    </w:p>
    <w:p w14:paraId="48FF3417" w14:textId="77777777" w:rsidR="008C296F" w:rsidRPr="00373C24" w:rsidRDefault="008C296F" w:rsidP="00473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6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</w:p>
    <w:p w14:paraId="017E2569" w14:textId="77777777" w:rsidR="008C296F" w:rsidRPr="00373C24" w:rsidRDefault="0081778D" w:rsidP="00817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_</w:t>
      </w:r>
      <w:r w:rsidR="00B601E1" w:rsidRPr="00373C24">
        <w:rPr>
          <w:rFonts w:cs="Arial"/>
        </w:rPr>
        <w:t>________</w:t>
      </w:r>
      <w:r w:rsidRPr="00373C24">
        <w:rPr>
          <w:rFonts w:cs="Arial"/>
        </w:rPr>
        <w:t>_______</w:t>
      </w:r>
      <w:r w:rsidR="008C296F" w:rsidRPr="00373C24">
        <w:rPr>
          <w:rFonts w:cs="Arial"/>
        </w:rPr>
        <w:t xml:space="preserve"> </w:t>
      </w:r>
      <w:r w:rsidRPr="00373C24">
        <w:rPr>
          <w:rFonts w:cs="Arial"/>
        </w:rPr>
        <w:t>__________</w:t>
      </w:r>
      <w:r w:rsidR="00576980" w:rsidRPr="00373C24">
        <w:rPr>
          <w:rFonts w:cs="Arial"/>
        </w:rPr>
        <w:t>_____________________________</w:t>
      </w:r>
    </w:p>
    <w:p w14:paraId="5F6DD275" w14:textId="77777777" w:rsidR="008C296F" w:rsidRPr="00373C24" w:rsidRDefault="0081778D" w:rsidP="00817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663"/>
          <w:tab w:val="left" w:pos="7328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1"/>
        <w:rPr>
          <w:rFonts w:cs="Arial"/>
        </w:rPr>
      </w:pPr>
      <w:r w:rsidRPr="00373C24">
        <w:rPr>
          <w:rFonts w:cs="Arial"/>
        </w:rPr>
        <w:t>(подпись)</w:t>
      </w:r>
      <w:r w:rsidR="008C296F" w:rsidRPr="00373C24">
        <w:rPr>
          <w:rFonts w:cs="Arial"/>
        </w:rPr>
        <w:t xml:space="preserve"> </w:t>
      </w:r>
      <w:r w:rsidR="00B601E1" w:rsidRPr="00373C24">
        <w:rPr>
          <w:rFonts w:cs="Arial"/>
        </w:rPr>
        <w:t>(фамилия и инициалы заявителя</w:t>
      </w:r>
      <w:r w:rsidRPr="00373C24">
        <w:rPr>
          <w:rFonts w:cs="Arial"/>
        </w:rPr>
        <w:t>)</w:t>
      </w:r>
    </w:p>
    <w:p w14:paraId="132FBDE1" w14:textId="77777777" w:rsidR="0081778D" w:rsidRPr="00373C24" w:rsidRDefault="0081778D" w:rsidP="00817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right"/>
        <w:rPr>
          <w:rFonts w:cs="Arial"/>
        </w:rPr>
      </w:pPr>
    </w:p>
    <w:p w14:paraId="29942AD8" w14:textId="77777777" w:rsidR="008C296F" w:rsidRPr="00373C24" w:rsidRDefault="0081778D" w:rsidP="00817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  <w:r w:rsidRPr="00373C24">
        <w:rPr>
          <w:rFonts w:cs="Arial"/>
        </w:rPr>
        <w:t>Дата ________</w:t>
      </w:r>
    </w:p>
    <w:p w14:paraId="343C6C99" w14:textId="77777777" w:rsidR="008C296F" w:rsidRPr="00373C24" w:rsidRDefault="008C296F" w:rsidP="00817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cs="Arial"/>
        </w:rPr>
      </w:pPr>
    </w:p>
    <w:p w14:paraId="0D1EF20B" w14:textId="77777777" w:rsidR="0081778D" w:rsidRPr="00373C24" w:rsidRDefault="0081778D" w:rsidP="0021362D">
      <w:pPr>
        <w:pStyle w:val="12"/>
        <w:shd w:val="clear" w:color="auto" w:fill="auto"/>
        <w:tabs>
          <w:tab w:val="left" w:pos="3221"/>
          <w:tab w:val="left" w:pos="5021"/>
          <w:tab w:val="left" w:pos="8981"/>
        </w:tabs>
        <w:ind w:firstLine="720"/>
        <w:rPr>
          <w:rFonts w:ascii="Arial" w:hAnsi="Arial" w:cs="Arial"/>
          <w:sz w:val="24"/>
        </w:rPr>
        <w:sectPr w:rsidR="0081778D" w:rsidRPr="00373C24" w:rsidSect="00373C24">
          <w:pgSz w:w="11900" w:h="16840"/>
          <w:pgMar w:top="1110" w:right="514" w:bottom="1110" w:left="709" w:header="567" w:footer="682" w:gutter="0"/>
          <w:pgNumType w:start="1"/>
          <w:cols w:space="720"/>
          <w:noEndnote/>
          <w:titlePg/>
          <w:docGrid w:linePitch="360"/>
        </w:sectPr>
      </w:pPr>
    </w:p>
    <w:p w14:paraId="773835E8" w14:textId="77777777" w:rsidR="006E411A" w:rsidRPr="00373C24" w:rsidRDefault="00D25A1E" w:rsidP="00373C24">
      <w:pPr>
        <w:ind w:left="6946" w:firstLine="1701"/>
        <w:jc w:val="right"/>
        <w:outlineLvl w:val="0"/>
        <w:rPr>
          <w:rFonts w:cs="Arial"/>
          <w:szCs w:val="28"/>
        </w:rPr>
      </w:pPr>
      <w:r w:rsidRPr="00373C24">
        <w:rPr>
          <w:rFonts w:cs="Arial"/>
          <w:bCs/>
          <w:kern w:val="28"/>
          <w:szCs w:val="28"/>
        </w:rPr>
        <w:lastRenderedPageBreak/>
        <w:t>Приложение</w:t>
      </w:r>
      <w:r w:rsidR="006A0FD6" w:rsidRPr="00373C24">
        <w:rPr>
          <w:rFonts w:cs="Arial"/>
          <w:bCs/>
          <w:kern w:val="28"/>
          <w:szCs w:val="28"/>
        </w:rPr>
        <w:t xml:space="preserve"> </w:t>
      </w:r>
      <w:r w:rsidR="006051F9" w:rsidRPr="00373C24">
        <w:rPr>
          <w:rFonts w:cs="Arial"/>
          <w:bCs/>
          <w:kern w:val="28"/>
          <w:szCs w:val="28"/>
        </w:rPr>
        <w:t>3</w:t>
      </w:r>
      <w:r w:rsidRPr="00373C24">
        <w:rPr>
          <w:rFonts w:cs="Arial"/>
          <w:bCs/>
          <w:kern w:val="28"/>
          <w:szCs w:val="28"/>
        </w:rPr>
        <w:t xml:space="preserve"> </w:t>
      </w:r>
      <w:r w:rsidR="006A0FD6" w:rsidRPr="00373C24">
        <w:rPr>
          <w:rFonts w:cs="Arial"/>
          <w:szCs w:val="28"/>
        </w:rPr>
        <w:t xml:space="preserve">к </w:t>
      </w:r>
      <w:r w:rsidRPr="00373C24">
        <w:rPr>
          <w:rFonts w:cs="Arial"/>
          <w:szCs w:val="28"/>
        </w:rPr>
        <w:t>а</w:t>
      </w:r>
      <w:r w:rsidR="006A0FD6" w:rsidRPr="00373C24">
        <w:rPr>
          <w:rFonts w:cs="Arial"/>
          <w:szCs w:val="28"/>
        </w:rPr>
        <w:t xml:space="preserve">дминистративному </w:t>
      </w:r>
    </w:p>
    <w:p w14:paraId="42790209" w14:textId="77777777" w:rsidR="006E411A" w:rsidRPr="00373C24" w:rsidRDefault="006A0FD6" w:rsidP="00373C24">
      <w:pPr>
        <w:ind w:left="6946" w:firstLine="1701"/>
        <w:jc w:val="right"/>
        <w:outlineLvl w:val="0"/>
        <w:rPr>
          <w:rFonts w:cs="Arial"/>
          <w:szCs w:val="28"/>
        </w:rPr>
      </w:pPr>
      <w:r w:rsidRPr="00373C24">
        <w:rPr>
          <w:rFonts w:cs="Arial"/>
          <w:szCs w:val="28"/>
        </w:rPr>
        <w:t>регламенту</w:t>
      </w:r>
      <w:r w:rsidR="00D25A1E" w:rsidRPr="00373C24">
        <w:rPr>
          <w:rFonts w:cs="Arial"/>
          <w:szCs w:val="28"/>
        </w:rPr>
        <w:t xml:space="preserve"> </w:t>
      </w:r>
      <w:r w:rsidRPr="00373C24">
        <w:rPr>
          <w:rFonts w:cs="Arial"/>
          <w:szCs w:val="28"/>
        </w:rPr>
        <w:t xml:space="preserve">по предоставлению </w:t>
      </w:r>
      <w:r w:rsidR="006051F9" w:rsidRPr="00373C24">
        <w:rPr>
          <w:rFonts w:cs="Arial"/>
          <w:szCs w:val="28"/>
        </w:rPr>
        <w:t xml:space="preserve">муниципальной </w:t>
      </w:r>
    </w:p>
    <w:p w14:paraId="374FFDBE" w14:textId="77777777" w:rsidR="006E411A" w:rsidRPr="00373C24" w:rsidRDefault="006051F9" w:rsidP="00373C24">
      <w:pPr>
        <w:ind w:left="6946" w:firstLine="1701"/>
        <w:jc w:val="right"/>
        <w:outlineLvl w:val="0"/>
        <w:rPr>
          <w:rFonts w:cs="Arial"/>
          <w:bCs/>
          <w:kern w:val="28"/>
          <w:szCs w:val="28"/>
        </w:rPr>
      </w:pPr>
      <w:r w:rsidRPr="00373C24">
        <w:rPr>
          <w:rFonts w:cs="Arial"/>
          <w:szCs w:val="28"/>
        </w:rPr>
        <w:t>услуги</w:t>
      </w:r>
      <w:r w:rsidR="00D25A1E" w:rsidRPr="00373C24">
        <w:rPr>
          <w:rFonts w:cs="Arial"/>
          <w:szCs w:val="28"/>
        </w:rPr>
        <w:t xml:space="preserve"> </w:t>
      </w:r>
      <w:r w:rsidR="00373C24" w:rsidRPr="00373C24">
        <w:rPr>
          <w:rFonts w:cs="Arial"/>
          <w:bCs/>
          <w:kern w:val="28"/>
          <w:szCs w:val="28"/>
        </w:rPr>
        <w:t>«</w:t>
      </w:r>
      <w:r w:rsidR="00D25A1E" w:rsidRPr="00373C24">
        <w:rPr>
          <w:rFonts w:cs="Arial"/>
          <w:bCs/>
          <w:kern w:val="28"/>
          <w:szCs w:val="28"/>
        </w:rPr>
        <w:t xml:space="preserve">Постановка граждан на учет в качестве лиц, </w:t>
      </w:r>
    </w:p>
    <w:p w14:paraId="12C64023" w14:textId="77777777" w:rsidR="006E411A" w:rsidRPr="00373C24" w:rsidRDefault="00D25A1E" w:rsidP="00373C24">
      <w:pPr>
        <w:ind w:left="6946" w:firstLine="1701"/>
        <w:jc w:val="right"/>
        <w:outlineLvl w:val="0"/>
        <w:rPr>
          <w:rFonts w:cs="Arial"/>
          <w:bCs/>
          <w:kern w:val="28"/>
          <w:szCs w:val="28"/>
        </w:rPr>
      </w:pPr>
      <w:r w:rsidRPr="00373C24">
        <w:rPr>
          <w:rFonts w:cs="Arial"/>
          <w:bCs/>
          <w:kern w:val="28"/>
          <w:szCs w:val="28"/>
        </w:rPr>
        <w:t xml:space="preserve">имеющих право на предоставление земельных участков </w:t>
      </w:r>
    </w:p>
    <w:p w14:paraId="5A973796" w14:textId="77777777" w:rsidR="006A0FD6" w:rsidRPr="00373C24" w:rsidRDefault="00D25A1E" w:rsidP="00373C24">
      <w:pPr>
        <w:ind w:left="6946" w:firstLine="1701"/>
        <w:jc w:val="right"/>
        <w:outlineLvl w:val="0"/>
        <w:rPr>
          <w:rFonts w:cs="Arial"/>
          <w:szCs w:val="28"/>
        </w:rPr>
      </w:pPr>
      <w:r w:rsidRPr="00373C24">
        <w:rPr>
          <w:rFonts w:cs="Arial"/>
          <w:bCs/>
          <w:kern w:val="28"/>
          <w:szCs w:val="28"/>
        </w:rPr>
        <w:t>в собственность бесплатно</w:t>
      </w:r>
      <w:r w:rsidR="00373C24" w:rsidRPr="00373C24">
        <w:rPr>
          <w:rFonts w:cs="Arial"/>
          <w:bCs/>
          <w:kern w:val="28"/>
          <w:szCs w:val="28"/>
        </w:rPr>
        <w:t>»</w:t>
      </w:r>
    </w:p>
    <w:p w14:paraId="763C4A28" w14:textId="77777777" w:rsidR="006A0FD6" w:rsidRPr="00373C24" w:rsidRDefault="006A0FD6" w:rsidP="0021362D">
      <w:pPr>
        <w:pStyle w:val="12"/>
        <w:shd w:val="clear" w:color="auto" w:fill="auto"/>
        <w:spacing w:after="40"/>
        <w:ind w:firstLine="0"/>
        <w:jc w:val="center"/>
        <w:rPr>
          <w:rFonts w:ascii="Arial" w:hAnsi="Arial" w:cs="Arial"/>
          <w:b/>
          <w:bCs/>
          <w:color w:val="000000"/>
          <w:sz w:val="24"/>
          <w:lang w:eastAsia="ru-RU" w:bidi="ru-RU"/>
        </w:rPr>
      </w:pPr>
    </w:p>
    <w:p w14:paraId="01F5EA7A" w14:textId="77777777" w:rsidR="0021362D" w:rsidRPr="00373C24" w:rsidRDefault="0021362D" w:rsidP="00373C24">
      <w:pPr>
        <w:pStyle w:val="12"/>
        <w:shd w:val="clear" w:color="auto" w:fill="auto"/>
        <w:spacing w:after="40"/>
        <w:ind w:firstLine="0"/>
        <w:jc w:val="center"/>
        <w:rPr>
          <w:rFonts w:ascii="Arial" w:hAnsi="Arial" w:cs="Arial"/>
          <w:b/>
          <w:bCs/>
          <w:szCs w:val="26"/>
          <w:lang w:eastAsia="ru-RU"/>
        </w:rPr>
      </w:pPr>
      <w:r w:rsidRPr="00373C24">
        <w:rPr>
          <w:rFonts w:ascii="Arial" w:hAnsi="Arial" w:cs="Arial"/>
          <w:b/>
          <w:bCs/>
          <w:szCs w:val="26"/>
          <w:lang w:eastAsia="ru-RU"/>
        </w:rPr>
        <w:t>Состав, последовательность и сроки выполнения административных процедур (действий) при предоставлении</w:t>
      </w:r>
      <w:r w:rsidR="008C296F" w:rsidRPr="00373C24">
        <w:rPr>
          <w:rFonts w:ascii="Arial" w:hAnsi="Arial" w:cs="Arial"/>
          <w:b/>
          <w:bCs/>
          <w:szCs w:val="26"/>
          <w:lang w:eastAsia="ru-RU"/>
        </w:rPr>
        <w:t xml:space="preserve"> </w:t>
      </w:r>
      <w:r w:rsidR="006C7F90" w:rsidRPr="00373C24">
        <w:rPr>
          <w:rFonts w:ascii="Arial" w:hAnsi="Arial" w:cs="Arial"/>
          <w:b/>
          <w:bCs/>
          <w:szCs w:val="26"/>
          <w:lang w:eastAsia="ru-RU"/>
        </w:rPr>
        <w:t>муниципальной</w:t>
      </w:r>
      <w:r w:rsidRPr="00373C24">
        <w:rPr>
          <w:rFonts w:ascii="Arial" w:hAnsi="Arial" w:cs="Arial"/>
          <w:b/>
          <w:bCs/>
          <w:szCs w:val="26"/>
          <w:lang w:eastAsia="ru-RU"/>
        </w:rPr>
        <w:t xml:space="preserve"> услуги</w:t>
      </w:r>
    </w:p>
    <w:p w14:paraId="52310D3B" w14:textId="77777777" w:rsidR="00373C24" w:rsidRPr="00373C24" w:rsidRDefault="00373C24" w:rsidP="00373C24">
      <w:pPr>
        <w:pStyle w:val="12"/>
        <w:shd w:val="clear" w:color="auto" w:fill="auto"/>
        <w:spacing w:after="40"/>
        <w:ind w:firstLine="0"/>
        <w:rPr>
          <w:rFonts w:ascii="Arial" w:hAnsi="Arial" w:cs="Arial"/>
          <w:szCs w:val="26"/>
        </w:rPr>
      </w:pPr>
    </w:p>
    <w:tbl>
      <w:tblPr>
        <w:tblOverlap w:val="never"/>
        <w:tblW w:w="158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269"/>
        <w:gridCol w:w="1698"/>
        <w:gridCol w:w="2125"/>
        <w:gridCol w:w="2020"/>
        <w:gridCol w:w="24"/>
        <w:gridCol w:w="1780"/>
        <w:gridCol w:w="2562"/>
        <w:gridCol w:w="43"/>
      </w:tblGrid>
      <w:tr w:rsidR="0021362D" w:rsidRPr="00373C24" w14:paraId="6215E69D" w14:textId="77777777" w:rsidTr="00373C24">
        <w:trPr>
          <w:trHeight w:hRule="exact" w:val="1973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D57225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Основание для начала административной процедуры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88BA87" w14:textId="77777777" w:rsidR="0021362D" w:rsidRPr="00373C24" w:rsidRDefault="0021362D" w:rsidP="00373C24">
            <w:pPr>
              <w:pStyle w:val="ad"/>
              <w:shd w:val="clear" w:color="auto" w:fill="auto"/>
              <w:spacing w:line="233" w:lineRule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Содержание административных действий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892A7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Срок</w:t>
            </w:r>
          </w:p>
          <w:p w14:paraId="43CEE0B1" w14:textId="77777777" w:rsidR="0021362D" w:rsidRPr="00373C24" w:rsidRDefault="00470451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выполнения администрати</w:t>
            </w:r>
            <w:r w:rsidR="0021362D"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вных действий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8EBFD6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Должностное лицо, ответственное</w:t>
            </w:r>
            <w:r w:rsidR="00470451"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 xml:space="preserve"> за выполнение административног</w:t>
            </w: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о действия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627744" w14:textId="77777777" w:rsidR="0021362D" w:rsidRPr="00373C24" w:rsidRDefault="00470451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Место выполнения административн</w:t>
            </w:r>
            <w:r w:rsidR="0021362D"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ого действия/ используемая информационная система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655BB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Критерии принятия решения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39B3C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Результат административного действия, способ</w:t>
            </w:r>
          </w:p>
          <w:p w14:paraId="4EB71E65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фиксации</w:t>
            </w:r>
          </w:p>
        </w:tc>
      </w:tr>
      <w:tr w:rsidR="0021362D" w:rsidRPr="00373C24" w14:paraId="4F24BE46" w14:textId="77777777" w:rsidTr="00373C24">
        <w:trPr>
          <w:trHeight w:hRule="exact" w:val="283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3CF5FD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B5ECC3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48C670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1891B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25C985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B0BEC5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36209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</w:tr>
      <w:tr w:rsidR="0021362D" w:rsidRPr="00373C24" w14:paraId="733114FF" w14:textId="77777777" w:rsidTr="00373C24">
        <w:trPr>
          <w:trHeight w:hRule="exact" w:val="288"/>
          <w:jc w:val="center"/>
        </w:trPr>
        <w:tc>
          <w:tcPr>
            <w:tcW w:w="55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45673" w14:textId="77777777" w:rsidR="0021362D" w:rsidRPr="00373C24" w:rsidRDefault="0021362D" w:rsidP="00373C24">
            <w:pPr>
              <w:ind w:firstLine="0"/>
              <w:rPr>
                <w:rFonts w:cs="Arial"/>
                <w:b/>
              </w:rPr>
            </w:pPr>
          </w:p>
        </w:tc>
        <w:tc>
          <w:tcPr>
            <w:tcW w:w="1025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955D81" w14:textId="77777777" w:rsidR="0021362D" w:rsidRPr="00373C24" w:rsidRDefault="00CC2CD9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  <w:r w:rsidR="0021362D"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. Проверка документов и регистрация заявления</w:t>
            </w:r>
          </w:p>
        </w:tc>
      </w:tr>
      <w:tr w:rsidR="0021362D" w:rsidRPr="00373C24" w14:paraId="4054EE0C" w14:textId="77777777" w:rsidTr="00373C24">
        <w:trPr>
          <w:trHeight w:hRule="exact" w:val="2506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FF73A5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Поступление заявления и документов для предоставления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 в Уполномоченный</w:t>
            </w:r>
          </w:p>
          <w:p w14:paraId="2F046845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орган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20E50C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рием и проверка комплектности документов на наличие/отсутствие оснований для отказа в приеме документов, предусмотренных пунктом 2.1</w:t>
            </w:r>
            <w:r w:rsidR="003079D2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3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Административного регламента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FFF03A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1 рабочий день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AFA601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д</w:t>
            </w:r>
            <w:r w:rsidR="00142714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олжностное лицо 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полномоченного органа, ответственное за предоставление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805265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="00470451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полномоченны</w:t>
            </w:r>
            <w:r w:rsidR="00142714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й орган 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5EB51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18194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р</w:t>
            </w:r>
            <w:r w:rsidR="003079D2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егистрация 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заявления и документов в </w:t>
            </w:r>
            <w:r w:rsidR="00142714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электронном докумен</w:t>
            </w:r>
            <w:r w:rsidR="003079D2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то</w:t>
            </w:r>
            <w:r w:rsidR="00142714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обороте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(пр</w:t>
            </w:r>
            <w:r w:rsidR="003079D2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исвоение номера и датирование)</w:t>
            </w:r>
          </w:p>
        </w:tc>
      </w:tr>
      <w:tr w:rsidR="0021362D" w:rsidRPr="00373C24" w14:paraId="40ED6C6E" w14:textId="77777777" w:rsidTr="002B3853">
        <w:trPr>
          <w:gridAfter w:val="1"/>
          <w:wAfter w:w="43" w:type="dxa"/>
          <w:trHeight w:hRule="exact" w:val="2846"/>
          <w:jc w:val="center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3D0FB0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8F97CB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в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случае выявления оснований для отказа в приеме документов направление заявителю в электронной форме в личный кабинет на ЕПГУ решения об отказе в приеме документов, необходимых для предоставления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BF442D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1 рабочий день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A74EBB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0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845AB7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98DED8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A9DF6E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362D" w:rsidRPr="00373C24" w14:paraId="6FFB0749" w14:textId="77777777" w:rsidTr="00373C24">
        <w:trPr>
          <w:gridAfter w:val="1"/>
          <w:wAfter w:w="43" w:type="dxa"/>
          <w:trHeight w:hRule="exact" w:val="4435"/>
          <w:jc w:val="center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65A042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C1FE30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в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случае непредставления в течение указанного срока необходимых документов (сведений из документов), </w:t>
            </w:r>
            <w:proofErr w:type="spellStart"/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неи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справления</w:t>
            </w:r>
            <w:proofErr w:type="spellEnd"/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выявленных нарушений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формирование и направление заявителю в электронной форме в личный кабинет на ЕПГУ уведомления об отказе в приеме документов, необходимых для предоставления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с указанием причин отказа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4134CE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93939C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0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929A2B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313CEF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B8A71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</w:tr>
    </w:tbl>
    <w:p w14:paraId="0C536DA4" w14:textId="77777777" w:rsidR="0021362D" w:rsidRPr="00373C24" w:rsidRDefault="0021362D" w:rsidP="00373C24">
      <w:pPr>
        <w:spacing w:line="1" w:lineRule="exact"/>
        <w:ind w:firstLine="0"/>
        <w:rPr>
          <w:rFonts w:cs="Arial"/>
        </w:rPr>
      </w:pPr>
      <w:r w:rsidRPr="00373C24">
        <w:rPr>
          <w:rFonts w:cs="Arial"/>
        </w:rPr>
        <w:br w:type="page"/>
      </w:r>
    </w:p>
    <w:tbl>
      <w:tblPr>
        <w:tblOverlap w:val="never"/>
        <w:tblW w:w="1575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264"/>
        <w:gridCol w:w="1699"/>
        <w:gridCol w:w="2127"/>
        <w:gridCol w:w="13"/>
        <w:gridCol w:w="2041"/>
        <w:gridCol w:w="1771"/>
        <w:gridCol w:w="2563"/>
      </w:tblGrid>
      <w:tr w:rsidR="0021362D" w:rsidRPr="00373C24" w14:paraId="57688179" w14:textId="77777777" w:rsidTr="002B3853">
        <w:trPr>
          <w:trHeight w:hRule="exact" w:val="2561"/>
          <w:jc w:val="center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A1D244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0C628E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в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случае отсутствия оснований для отказа в приеме документов, предусмотренных пунктом 2.1</w:t>
            </w:r>
            <w:r w:rsidR="003079D2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3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Административного регламента, регистрация заявления в электронной базе данных по учету документов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DB222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1 рабочий день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17A64F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должностное лицо </w:t>
            </w:r>
            <w:r w:rsidR="006E411A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полномоченного орга</w:t>
            </w:r>
            <w:r w:rsidR="00470451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на, ответственное за регистрац</w:t>
            </w:r>
            <w:r w:rsidR="006051F9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и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ю корреспонденции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53E429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полномоченный</w:t>
            </w:r>
          </w:p>
          <w:p w14:paraId="5364F354" w14:textId="77777777" w:rsidR="0021362D" w:rsidRPr="00373C24" w:rsidRDefault="003079D2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орган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D7AFB6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7CBCED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</w:tr>
      <w:tr w:rsidR="0021362D" w:rsidRPr="00373C24" w14:paraId="0ECC7E25" w14:textId="77777777" w:rsidTr="006051F9">
        <w:trPr>
          <w:trHeight w:hRule="exact" w:val="1210"/>
          <w:jc w:val="center"/>
        </w:trPr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3BF3B2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00CD5B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роверка заявления и документов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,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представленных для получения муниципальной услуги</w:t>
            </w: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D2DFCC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E05060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должностное лицо </w:t>
            </w:r>
            <w:r w:rsidR="006E411A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полномоченного органа, ответственное за предоставление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</w:t>
            </w:r>
          </w:p>
        </w:tc>
        <w:tc>
          <w:tcPr>
            <w:tcW w:w="20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866B6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полномоченный</w:t>
            </w:r>
          </w:p>
          <w:p w14:paraId="29094D47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орган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E66B9E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BB6988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аправленное заявителю электронное сообщение о приеме заявления к рассмотрению либо отказа в приеме заявления к рассмотрению</w:t>
            </w:r>
          </w:p>
        </w:tc>
      </w:tr>
      <w:tr w:rsidR="0021362D" w:rsidRPr="00373C24" w14:paraId="539EB6F7" w14:textId="77777777" w:rsidTr="002B3853">
        <w:trPr>
          <w:trHeight w:hRule="exact" w:val="3038"/>
          <w:jc w:val="center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100F1B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206B74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аправление заявителю электронного сообщения о приеме заявления к рассмотрению либо отказа в приеме заявления к рассмотрению с обоснованием отказа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C72985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9087C4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05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B549BC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DAA1D7" w14:textId="77777777" w:rsidR="0021362D" w:rsidRPr="00373C24" w:rsidRDefault="003079D2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наличие/отсутс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твие оснований для отказа в приеме документов, предусмотре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нных пунктом 2.13</w:t>
            </w:r>
            <w:r w:rsidR="00470451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Администрати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вного регламента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F885A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</w:tr>
    </w:tbl>
    <w:p w14:paraId="0ADE0C82" w14:textId="77777777" w:rsidR="0021362D" w:rsidRPr="00373C24" w:rsidRDefault="0021362D" w:rsidP="00373C24">
      <w:pPr>
        <w:spacing w:line="1" w:lineRule="exact"/>
        <w:ind w:firstLine="0"/>
        <w:rPr>
          <w:rFonts w:cs="Arial"/>
        </w:rPr>
      </w:pPr>
      <w:r w:rsidRPr="00373C24">
        <w:rPr>
          <w:rFonts w:cs="Arial"/>
        </w:rPr>
        <w:br w:type="page"/>
      </w:r>
    </w:p>
    <w:tbl>
      <w:tblPr>
        <w:tblOverlap w:val="never"/>
        <w:tblW w:w="15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264"/>
        <w:gridCol w:w="1685"/>
        <w:gridCol w:w="2141"/>
        <w:gridCol w:w="2045"/>
        <w:gridCol w:w="1781"/>
        <w:gridCol w:w="2606"/>
      </w:tblGrid>
      <w:tr w:rsidR="0021362D" w:rsidRPr="00373C24" w14:paraId="26F157CC" w14:textId="77777777" w:rsidTr="006E411A">
        <w:trPr>
          <w:trHeight w:hRule="exact" w:val="307"/>
          <w:jc w:val="center"/>
        </w:trPr>
        <w:tc>
          <w:tcPr>
            <w:tcW w:w="158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92847D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2. Получение сведений посредством СМЭВ</w:t>
            </w:r>
          </w:p>
        </w:tc>
      </w:tr>
      <w:tr w:rsidR="0021362D" w:rsidRPr="00373C24" w14:paraId="62CBF34F" w14:textId="77777777" w:rsidTr="002B3853">
        <w:trPr>
          <w:trHeight w:hRule="exact" w:val="3671"/>
          <w:jc w:val="center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C20348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акет зарегистрированных документов, поступивших должностному лицу, ответственному за предоставление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4904A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направление межведомственных запросов в органы и организации, указанные в пункте 2.3 Административного регламента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202406" w14:textId="77777777" w:rsidR="0021362D" w:rsidRPr="00373C24" w:rsidRDefault="00AF2709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2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рабочих дней со дня 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регистрации заявления и документов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12DC69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должностное лицо </w:t>
            </w:r>
            <w:r w:rsidR="006E411A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полномоченного органа, ответственное за предоставление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E8715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="00470451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полномоченны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й орган/ СМЭВ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B0E96D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отсутствие документов, необходимых для предоставлени</w:t>
            </w:r>
            <w:r w:rsidR="00470451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я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услуги, находящих</w:t>
            </w:r>
            <w:r w:rsidR="00470451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ся в распоряжении </w:t>
            </w:r>
            <w:r w:rsidR="006E411A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="00AF2709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полномоченного органа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F7C84C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направление межведомственного запроса в органы (организации), предоставляющие документы (сведения), предусмотренные пунктами 2.1</w:t>
            </w:r>
            <w:r w:rsidR="00183021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2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21362D" w:rsidRPr="00373C24" w14:paraId="22B759D2" w14:textId="77777777" w:rsidTr="002B3853">
        <w:trPr>
          <w:trHeight w:hRule="exact" w:val="5523"/>
          <w:jc w:val="center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420686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0120F1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845B" w14:textId="77777777" w:rsidR="009A3468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5 рабочих дней со дня направления межведомственного запроса в орган</w:t>
            </w:r>
            <w:r w:rsidR="00AF2709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или организацию, предоставляющ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ие документ и информацию, если иные</w:t>
            </w:r>
            <w:r w:rsidR="009A346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сроки не предусмотрен</w:t>
            </w:r>
          </w:p>
          <w:p w14:paraId="4C3789D9" w14:textId="77777777" w:rsidR="009A3468" w:rsidRPr="00373C24" w:rsidRDefault="009A3468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ы</w:t>
            </w:r>
          </w:p>
          <w:p w14:paraId="09B02E2A" w14:textId="77777777" w:rsidR="0021362D" w:rsidRPr="00373C24" w:rsidRDefault="009A3468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законодательством Р</w:t>
            </w:r>
            <w:r w:rsidR="006E411A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оссийской 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Ф</w:t>
            </w:r>
            <w:r w:rsidR="006E411A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едерации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и субъекта РФ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E7BD0D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должностное лицо </w:t>
            </w:r>
            <w:r w:rsidR="006E411A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полномоченного органа, ответственное за предоставление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4C739D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полномоченный орган)/</w:t>
            </w:r>
          </w:p>
          <w:p w14:paraId="66FC2A58" w14:textId="77777777" w:rsidR="0021362D" w:rsidRPr="00373C24" w:rsidRDefault="0021362D" w:rsidP="00373C24">
            <w:pPr>
              <w:pStyle w:val="ad"/>
              <w:shd w:val="clear" w:color="auto" w:fill="auto"/>
              <w:spacing w:line="233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СМЭВ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F169C7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  <w:bookmarkStart w:id="0" w:name="_GoBack"/>
            <w:bookmarkEnd w:id="0"/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3E224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получение документов (сведений), необходимых для предоставления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</w:t>
            </w:r>
          </w:p>
        </w:tc>
      </w:tr>
    </w:tbl>
    <w:p w14:paraId="6EFD7F7D" w14:textId="77777777" w:rsidR="0021362D" w:rsidRPr="00373C24" w:rsidRDefault="0021362D" w:rsidP="00373C24">
      <w:pPr>
        <w:spacing w:line="1" w:lineRule="exact"/>
        <w:ind w:firstLine="0"/>
        <w:rPr>
          <w:rFonts w:cs="Arial"/>
        </w:rPr>
      </w:pPr>
      <w:r w:rsidRPr="00373C24">
        <w:rPr>
          <w:rFonts w:cs="Arial"/>
        </w:rPr>
        <w:br w:type="page"/>
      </w:r>
    </w:p>
    <w:tbl>
      <w:tblPr>
        <w:tblOverlap w:val="never"/>
        <w:tblW w:w="15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264"/>
        <w:gridCol w:w="1689"/>
        <w:gridCol w:w="2140"/>
        <w:gridCol w:w="2044"/>
        <w:gridCol w:w="1780"/>
        <w:gridCol w:w="2577"/>
        <w:gridCol w:w="28"/>
      </w:tblGrid>
      <w:tr w:rsidR="0021362D" w:rsidRPr="00373C24" w14:paraId="367E52B3" w14:textId="77777777" w:rsidTr="009A3468">
        <w:trPr>
          <w:trHeight w:hRule="exact" w:val="283"/>
          <w:jc w:val="center"/>
        </w:trPr>
        <w:tc>
          <w:tcPr>
            <w:tcW w:w="1580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10D314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3. Рассмотрение документов и сведений</w:t>
            </w:r>
          </w:p>
        </w:tc>
      </w:tr>
      <w:tr w:rsidR="0021362D" w:rsidRPr="00373C24" w14:paraId="1C13A181" w14:textId="77777777" w:rsidTr="00540208">
        <w:trPr>
          <w:trHeight w:hRule="exact" w:val="3874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376BDB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Пакет зарегистрированных документов, поступивших должностному</w:t>
            </w:r>
          </w:p>
          <w:p w14:paraId="14316756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лицу, ответственному за предоставление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55F940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при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ведение 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в соответствие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документов и сведений требованиям нормативных правовых актов предоставления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47F021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в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день получения межведомственных запросов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D400B3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должностное лицо </w:t>
            </w:r>
            <w:r w:rsidR="006E411A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полномоченного органа, ответственное за предоставление муниципальной услуги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B9D47" w14:textId="77777777" w:rsidR="0021362D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полномоченны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й орган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3DAD39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о</w:t>
            </w:r>
            <w:r w:rsidR="00470451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снования </w:t>
            </w:r>
            <w:r w:rsidR="003079D2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для </w:t>
            </w:r>
            <w:r w:rsidR="00470451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отказа в предоставлени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и муниципальной услуги, предусмотренные пунктом 2.1</w:t>
            </w:r>
            <w:r w:rsidR="009A346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6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Административного регламента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B2413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проект результата предоставления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 </w:t>
            </w:r>
          </w:p>
        </w:tc>
      </w:tr>
      <w:tr w:rsidR="0021362D" w:rsidRPr="00373C24" w14:paraId="13DEF066" w14:textId="77777777" w:rsidTr="00540208">
        <w:trPr>
          <w:trHeight w:hRule="exact" w:val="288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2798F9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3264" w:type="dxa"/>
            <w:tcBorders>
              <w:top w:val="single" w:sz="4" w:space="0" w:color="auto"/>
            </w:tcBorders>
            <w:shd w:val="clear" w:color="auto" w:fill="FFFFFF"/>
          </w:tcPr>
          <w:p w14:paraId="62244A64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546D88A" w14:textId="77777777" w:rsidR="0021362D" w:rsidRPr="00373C24" w:rsidRDefault="0021362D" w:rsidP="00373C24">
            <w:pPr>
              <w:pStyle w:val="ad"/>
              <w:shd w:val="clear" w:color="auto" w:fill="auto"/>
              <w:ind w:left="1360"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21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9EDE36D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Принятие решения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FFFFFF"/>
          </w:tcPr>
          <w:p w14:paraId="263A9667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FFFFFF"/>
          </w:tcPr>
          <w:p w14:paraId="30A8C409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55756635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</w:tr>
      <w:tr w:rsidR="00540208" w:rsidRPr="00373C24" w14:paraId="5CD72188" w14:textId="77777777" w:rsidTr="000572CD">
        <w:trPr>
          <w:trHeight w:hRule="exact" w:val="2642"/>
          <w:jc w:val="center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B9372B" w14:textId="77777777" w:rsidR="00540208" w:rsidRPr="00373C24" w:rsidRDefault="00540208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Проект результата предоставления муниципальной услуги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865CB6" w14:textId="77777777" w:rsidR="00540208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ринятие решения о предоставлени</w:t>
            </w:r>
            <w:r w:rsidR="00E05FDE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и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муниципальной услуги или об отказе в предоставлении услуги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FA821" w14:textId="77777777" w:rsidR="00540208" w:rsidRPr="00373C24" w:rsidRDefault="00540208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5 рабочих дней со дня поступления ответов на межведомственные запросы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01D70C" w14:textId="77777777" w:rsidR="00540208" w:rsidRPr="00373C24" w:rsidRDefault="00540208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должностное лицо </w:t>
            </w:r>
            <w:r w:rsidR="006E411A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полномоченного органа, ответственное за предоставление муниципальной услуги; </w:t>
            </w:r>
            <w:r w:rsidR="006E411A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р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уководитель </w:t>
            </w:r>
            <w:r w:rsidR="006E411A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полномоченного органа или иное уполномоченное им лицо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A3D821" w14:textId="77777777" w:rsidR="00540208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полномоченный орган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A72BB4" w14:textId="77777777" w:rsidR="00540208" w:rsidRPr="00373C24" w:rsidRDefault="00540208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45754" w14:textId="77777777" w:rsidR="00540208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р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езультат предоставления муниципальной услуги, подписанный руководителем 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полномоченного органа или иного уполномоченного им лица</w:t>
            </w:r>
            <w:r w:rsidR="00652E7F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540208" w:rsidRPr="00373C24" w14:paraId="65EA64CF" w14:textId="77777777" w:rsidTr="000572CD">
        <w:trPr>
          <w:gridAfter w:val="1"/>
          <w:wAfter w:w="28" w:type="dxa"/>
          <w:trHeight w:hRule="exact" w:val="1683"/>
          <w:jc w:val="center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2E4D73" w14:textId="77777777" w:rsidR="00540208" w:rsidRPr="00373C24" w:rsidRDefault="00540208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5E15F6" w14:textId="77777777" w:rsidR="00540208" w:rsidRPr="00373C24" w:rsidRDefault="006E411A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одписание и регистрация решения о предоставлении муниципальной услуги или об отказе в предоставлении муниципальной услуги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7D4866" w14:textId="77777777" w:rsidR="00540208" w:rsidRPr="00373C24" w:rsidRDefault="00540208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4F3637" w14:textId="77777777" w:rsidR="00540208" w:rsidRPr="00373C24" w:rsidRDefault="00540208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DFA88F" w14:textId="77777777" w:rsidR="00540208" w:rsidRPr="00373C24" w:rsidRDefault="00540208" w:rsidP="00373C24">
            <w:pPr>
              <w:ind w:firstLine="0"/>
              <w:rPr>
                <w:rFonts w:cs="Arial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5241DA" w14:textId="77777777" w:rsidR="00540208" w:rsidRPr="00373C24" w:rsidRDefault="00540208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5221C" w14:textId="77777777" w:rsidR="00540208" w:rsidRPr="00373C24" w:rsidRDefault="00540208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6C2A54D4" w14:textId="77777777" w:rsidR="0021362D" w:rsidRPr="00373C24" w:rsidRDefault="009A3468" w:rsidP="00373C24">
      <w:pPr>
        <w:spacing w:line="1" w:lineRule="exact"/>
        <w:ind w:firstLine="0"/>
        <w:rPr>
          <w:rFonts w:cs="Arial"/>
        </w:rPr>
      </w:pPr>
      <w:r w:rsidRPr="00373C24">
        <w:rPr>
          <w:rFonts w:cs="Arial"/>
        </w:rPr>
        <w:t xml:space="preserve"> </w:t>
      </w:r>
      <w:r w:rsidR="0021362D" w:rsidRPr="00373C24">
        <w:rPr>
          <w:rFonts w:cs="Arial"/>
        </w:rPr>
        <w:br w:type="page"/>
      </w:r>
    </w:p>
    <w:tbl>
      <w:tblPr>
        <w:tblOverlap w:val="never"/>
        <w:tblW w:w="1577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264"/>
        <w:gridCol w:w="1690"/>
        <w:gridCol w:w="2136"/>
        <w:gridCol w:w="2045"/>
        <w:gridCol w:w="1781"/>
        <w:gridCol w:w="2578"/>
      </w:tblGrid>
      <w:tr w:rsidR="0021362D" w:rsidRPr="00373C24" w14:paraId="77278E7D" w14:textId="77777777" w:rsidTr="009A3468">
        <w:trPr>
          <w:trHeight w:hRule="exact" w:val="288"/>
          <w:jc w:val="center"/>
        </w:trPr>
        <w:tc>
          <w:tcPr>
            <w:tcW w:w="1577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053DFB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5. Выдача результата</w:t>
            </w:r>
          </w:p>
        </w:tc>
      </w:tr>
      <w:tr w:rsidR="0021362D" w:rsidRPr="00373C24" w14:paraId="5759E01A" w14:textId="77777777" w:rsidTr="00540208">
        <w:trPr>
          <w:trHeight w:hRule="exact" w:val="3595"/>
          <w:jc w:val="center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92361D" w14:textId="77777777" w:rsidR="0021362D" w:rsidRPr="00373C24" w:rsidRDefault="00540208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Формирование 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и регистрация</w:t>
            </w:r>
          </w:p>
          <w:p w14:paraId="5B32D52B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результата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услуги, указанного в пункте 2.5 Административног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о регламента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28BC45" w14:textId="77777777" w:rsidR="0021362D" w:rsidRPr="00373C24" w:rsidRDefault="00E05FDE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р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егистрация результата предоставления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CB8140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после окончания процедуры принятия решения (в общий срок предоставлен </w:t>
            </w:r>
            <w:proofErr w:type="spellStart"/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ия</w:t>
            </w:r>
            <w:proofErr w:type="spellEnd"/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proofErr w:type="gramStart"/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государствен</w:t>
            </w:r>
            <w:proofErr w:type="spellEnd"/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ной</w:t>
            </w:r>
            <w:proofErr w:type="gramEnd"/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(</w:t>
            </w:r>
            <w:proofErr w:type="spellStart"/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</w:t>
            </w:r>
            <w:proofErr w:type="spellEnd"/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ой) услуги не включается)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2A5A73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должностное лицо </w:t>
            </w:r>
            <w:r w:rsidR="00E05FDE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полномоченного органа, ответственное за</w:t>
            </w:r>
            <w:r w:rsidR="00E05FDE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предоставление муниципальной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DCE4B0" w14:textId="77777777" w:rsidR="0021362D" w:rsidRPr="00373C24" w:rsidRDefault="00E05FDE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уполномоченный орган)/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ГИС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3E17E5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276BA7" w14:textId="77777777" w:rsidR="0021362D" w:rsidRPr="00373C24" w:rsidRDefault="00E05FDE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в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несение сведений о конечном результате предоставления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</w:t>
            </w:r>
          </w:p>
        </w:tc>
      </w:tr>
      <w:tr w:rsidR="0021362D" w:rsidRPr="00373C24" w14:paraId="239EBCDD" w14:textId="77777777" w:rsidTr="00540208">
        <w:trPr>
          <w:trHeight w:hRule="exact" w:val="5596"/>
          <w:jc w:val="center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F717A5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2D261" w14:textId="77777777" w:rsidR="0021362D" w:rsidRPr="00373C24" w:rsidRDefault="00E05FDE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аправление в многофункциональный центр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результата муниципальной услуги, указанного в пункте 2.5 Административного регламента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5DD158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в сроки, установленны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е соглашением о взаимодействии между </w:t>
            </w:r>
            <w:r w:rsidR="00E05FDE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полномоченным органом и многофункциональным центром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34EB6B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должностное лицо </w:t>
            </w:r>
            <w:r w:rsidR="00E05FDE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полномоченного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органа, ответственное за предоставление муниципальной услуги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384887" w14:textId="77777777" w:rsidR="0021362D" w:rsidRPr="00373C24" w:rsidRDefault="00E05FDE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</w:t>
            </w:r>
            <w:r w:rsidR="00BA1EAB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ы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й орган/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МФЦ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434905" w14:textId="77777777" w:rsidR="0021362D" w:rsidRPr="00373C24" w:rsidRDefault="00E05FDE" w:rsidP="00373C24">
            <w:pPr>
              <w:pStyle w:val="ad"/>
              <w:spacing w:line="233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казание заявителем в</w:t>
            </w:r>
            <w:r w:rsidR="00540208" w:rsidRPr="00373C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з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апросе способа выдачи результата муниципальной услуги в многофункцио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нальном центре, а также подача з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апроса через многофункциональный центр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526D2" w14:textId="77777777" w:rsidR="00540208" w:rsidRPr="00373C24" w:rsidRDefault="0021362D" w:rsidP="00373C24">
            <w:pPr>
              <w:pStyle w:val="ad"/>
              <w:spacing w:line="233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выдача результата 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 услуги заявителю в форме бумажного документа;</w:t>
            </w:r>
          </w:p>
          <w:p w14:paraId="55BF369B" w14:textId="77777777" w:rsidR="0021362D" w:rsidRPr="00373C24" w:rsidRDefault="00540208" w:rsidP="00373C24">
            <w:pPr>
              <w:pStyle w:val="ad"/>
              <w:shd w:val="clear" w:color="auto" w:fill="auto"/>
              <w:spacing w:line="233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внесение сведений в ГИС о выдаче результата муниципальной услуги</w:t>
            </w:r>
          </w:p>
        </w:tc>
      </w:tr>
    </w:tbl>
    <w:p w14:paraId="1BC03AFC" w14:textId="77777777" w:rsidR="0021362D" w:rsidRPr="00373C24" w:rsidRDefault="0021362D" w:rsidP="00373C24">
      <w:pPr>
        <w:spacing w:line="1" w:lineRule="exact"/>
        <w:ind w:firstLine="0"/>
        <w:rPr>
          <w:rFonts w:cs="Arial"/>
        </w:rPr>
      </w:pPr>
      <w:r w:rsidRPr="00373C24">
        <w:rPr>
          <w:rFonts w:cs="Arial"/>
        </w:rPr>
        <w:br w:type="page"/>
      </w:r>
    </w:p>
    <w:tbl>
      <w:tblPr>
        <w:tblOverlap w:val="never"/>
        <w:tblW w:w="158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264"/>
        <w:gridCol w:w="1694"/>
        <w:gridCol w:w="2131"/>
        <w:gridCol w:w="2045"/>
        <w:gridCol w:w="1781"/>
        <w:gridCol w:w="2606"/>
      </w:tblGrid>
      <w:tr w:rsidR="0021362D" w:rsidRPr="00373C24" w14:paraId="1B8CC7F4" w14:textId="77777777" w:rsidTr="00540208">
        <w:trPr>
          <w:trHeight w:hRule="exact" w:val="2496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A3A113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673356" w14:textId="77777777" w:rsidR="0021362D" w:rsidRPr="00373C24" w:rsidRDefault="00E05FDE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аправление </w:t>
            </w:r>
            <w:r w:rsidR="00540208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(выдача) 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заявителю результата предоставления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29577D" w14:textId="77777777" w:rsidR="0021362D" w:rsidRPr="00373C24" w:rsidRDefault="00540208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в течение 3 рабочих дней после его принятия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E29F5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должностное лицо </w:t>
            </w:r>
            <w:r w:rsidR="00E05FDE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полномоченного органа, ответственное за предоставление муниципальной услуги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C63C9" w14:textId="77777777" w:rsidR="0021362D" w:rsidRPr="00373C24" w:rsidRDefault="00E05FDE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sz w:val="24"/>
                <w:szCs w:val="24"/>
              </w:rPr>
              <w:t>у</w:t>
            </w:r>
            <w:r w:rsidR="00761E46" w:rsidRPr="00373C24">
              <w:rPr>
                <w:rFonts w:ascii="Arial" w:hAnsi="Arial" w:cs="Arial"/>
                <w:sz w:val="24"/>
                <w:szCs w:val="24"/>
              </w:rPr>
              <w:t>полномоченный орган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3CF04F" w14:textId="77777777" w:rsidR="0021362D" w:rsidRPr="00373C24" w:rsidRDefault="0021362D" w:rsidP="00373C24">
            <w:pPr>
              <w:ind w:firstLine="0"/>
              <w:rPr>
                <w:rFonts w:cs="Arial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BDBD1" w14:textId="77777777" w:rsidR="0021362D" w:rsidRPr="00373C24" w:rsidRDefault="00E05FDE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р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езультат </w:t>
            </w:r>
            <w:r w:rsidR="006C7F90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услуги, направленный </w:t>
            </w:r>
            <w:r w:rsidR="00761E46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(выданный) 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заявителю </w:t>
            </w:r>
          </w:p>
        </w:tc>
      </w:tr>
      <w:tr w:rsidR="0021362D" w:rsidRPr="00373C24" w14:paraId="59DAB185" w14:textId="77777777" w:rsidTr="00540208">
        <w:trPr>
          <w:trHeight w:hRule="exact" w:val="283"/>
          <w:jc w:val="center"/>
        </w:trPr>
        <w:tc>
          <w:tcPr>
            <w:tcW w:w="158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DFAC1E" w14:textId="77777777" w:rsidR="0021362D" w:rsidRPr="00373C24" w:rsidRDefault="0021362D" w:rsidP="00373C24">
            <w:pPr>
              <w:pStyle w:val="ad"/>
              <w:shd w:val="clear" w:color="auto" w:fill="auto"/>
              <w:ind w:left="3700"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 xml:space="preserve">6. Внесение результата </w:t>
            </w:r>
            <w:r w:rsidR="006C7F90"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>муниципальной</w:t>
            </w:r>
            <w:r w:rsidRPr="00373C24">
              <w:rPr>
                <w:rFonts w:ascii="Arial" w:hAnsi="Arial" w:cs="Arial"/>
                <w:b/>
                <w:color w:val="000000"/>
                <w:sz w:val="24"/>
                <w:szCs w:val="24"/>
                <w:lang w:eastAsia="ru-RU" w:bidi="ru-RU"/>
              </w:rPr>
              <w:t xml:space="preserve"> услуги в реестр решений</w:t>
            </w:r>
          </w:p>
        </w:tc>
      </w:tr>
      <w:tr w:rsidR="0021362D" w:rsidRPr="00373C24" w14:paraId="19AE1E68" w14:textId="77777777" w:rsidTr="00E05FDE">
        <w:trPr>
          <w:trHeight w:hRule="exact" w:val="318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D9251E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Формирование и регистрация</w:t>
            </w:r>
            <w:r w:rsidR="00761E46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результата муниципальной услуги, указанного в пункте 2.5 Административного регламента, в форме электронного документа в ГИС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71CCA8" w14:textId="77777777" w:rsidR="00761E46" w:rsidRPr="00373C24" w:rsidRDefault="00E05FDE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в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несение сведений о результате предоставления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муниципальной</w:t>
            </w:r>
            <w:r w:rsidR="00761E46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услуги, указанном в пункте 2.5</w:t>
            </w:r>
          </w:p>
          <w:p w14:paraId="36C5444A" w14:textId="77777777" w:rsidR="0021362D" w:rsidRPr="00373C24" w:rsidRDefault="00761E46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Административного регламента, в реестр решений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D99D01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1 рабочий</w:t>
            </w:r>
          </w:p>
          <w:p w14:paraId="5F690C33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день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05DC63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должностное лицо </w:t>
            </w:r>
            <w:r w:rsidR="00E05FDE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у</w:t>
            </w: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полномоченного</w:t>
            </w:r>
            <w:r w:rsidR="00761E46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органа, ответственное за предоставление муниципальной услуги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4B654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ГИС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391BA" w14:textId="77777777" w:rsidR="0021362D" w:rsidRPr="00373C24" w:rsidRDefault="0021362D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A64E8" w14:textId="77777777" w:rsidR="0021362D" w:rsidRPr="00373C24" w:rsidRDefault="00E05FDE" w:rsidP="00373C24">
            <w:pPr>
              <w:pStyle w:val="ad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р</w:t>
            </w:r>
            <w:r w:rsidR="0021362D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езультат предоставления</w:t>
            </w:r>
            <w:r w:rsidR="00761E46" w:rsidRPr="00373C24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муниципальной услуги, указанный в пункте 2.5 Административного регламента внесен в реестр</w:t>
            </w:r>
          </w:p>
        </w:tc>
      </w:tr>
    </w:tbl>
    <w:p w14:paraId="47D134A7" w14:textId="77777777" w:rsidR="004059E4" w:rsidRPr="00373C24" w:rsidRDefault="004059E4" w:rsidP="00373C24">
      <w:pPr>
        <w:spacing w:line="1" w:lineRule="exact"/>
        <w:ind w:firstLine="0"/>
        <w:rPr>
          <w:rFonts w:cs="Arial"/>
        </w:rPr>
        <w:sectPr w:rsidR="004059E4" w:rsidRPr="00373C24" w:rsidSect="004059E4">
          <w:headerReference w:type="even" r:id="rId50"/>
          <w:headerReference w:type="default" r:id="rId51"/>
          <w:footerReference w:type="even" r:id="rId52"/>
          <w:footerReference w:type="default" r:id="rId53"/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14:paraId="3FDDBF56" w14:textId="77777777" w:rsidR="00440346" w:rsidRPr="00373C24" w:rsidRDefault="00440346" w:rsidP="00373C24">
      <w:pPr>
        <w:spacing w:before="240" w:after="60"/>
        <w:ind w:firstLine="0"/>
        <w:outlineLvl w:val="0"/>
        <w:rPr>
          <w:rFonts w:cs="Arial"/>
        </w:rPr>
      </w:pPr>
    </w:p>
    <w:p w14:paraId="390229D3" w14:textId="77777777" w:rsidR="008C296F" w:rsidRPr="00373C24" w:rsidRDefault="008C296F" w:rsidP="00373C24">
      <w:pPr>
        <w:spacing w:before="240" w:after="60"/>
        <w:ind w:firstLine="0"/>
        <w:outlineLvl w:val="0"/>
        <w:rPr>
          <w:rFonts w:cs="Arial"/>
        </w:rPr>
      </w:pPr>
    </w:p>
    <w:sectPr w:rsidR="008C296F" w:rsidRPr="00373C24" w:rsidSect="004059E4">
      <w:headerReference w:type="default" r:id="rId5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F6461" w14:textId="77777777" w:rsidR="00A775E3" w:rsidRDefault="00A775E3" w:rsidP="00863078">
      <w:r>
        <w:separator/>
      </w:r>
    </w:p>
  </w:endnote>
  <w:endnote w:type="continuationSeparator" w:id="0">
    <w:p w14:paraId="12E188FB" w14:textId="77777777" w:rsidR="00A775E3" w:rsidRDefault="00A775E3" w:rsidP="0086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B6F58" w14:textId="77777777" w:rsidR="00DA225B" w:rsidRDefault="00DA225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98C63" w14:textId="77777777" w:rsidR="00DA225B" w:rsidRDefault="00DA225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FCF2E" w14:textId="77777777" w:rsidR="00DA225B" w:rsidRDefault="00DA225B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5530E" w14:textId="77777777" w:rsidR="00DA225B" w:rsidRDefault="00DA225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82AE" w14:textId="77777777" w:rsidR="00DA225B" w:rsidRPr="001C0749" w:rsidRDefault="00DA225B" w:rsidP="001C07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3D84A" w14:textId="77777777" w:rsidR="00A775E3" w:rsidRDefault="00A775E3" w:rsidP="00863078">
      <w:r>
        <w:separator/>
      </w:r>
    </w:p>
  </w:footnote>
  <w:footnote w:type="continuationSeparator" w:id="0">
    <w:p w14:paraId="04DE9C91" w14:textId="77777777" w:rsidR="00A775E3" w:rsidRDefault="00A775E3" w:rsidP="00863078">
      <w:r>
        <w:continuationSeparator/>
      </w:r>
    </w:p>
  </w:footnote>
  <w:footnote w:id="1">
    <w:p w14:paraId="1FEC4ED2" w14:textId="77777777" w:rsidR="00DA225B" w:rsidRPr="00CE2E31" w:rsidRDefault="00DA225B" w:rsidP="00B601E1">
      <w:pPr>
        <w:pStyle w:val="afe"/>
        <w:rPr>
          <w:rFonts w:ascii="Times New Roman" w:hAnsi="Times New Roman"/>
        </w:rPr>
      </w:pPr>
      <w:r w:rsidRPr="00CE2E31">
        <w:rPr>
          <w:rStyle w:val="aff0"/>
          <w:rFonts w:ascii="Times New Roman" w:hAnsi="Times New Roman"/>
        </w:rPr>
        <w:footnoteRef/>
      </w:r>
      <w:r w:rsidRPr="00CE2E31">
        <w:rPr>
          <w:rFonts w:ascii="Times New Roman" w:hAnsi="Times New Roman"/>
        </w:rPr>
        <w:t xml:space="preserve"> Указываются реквизиты закона субъекта Российской Федерации, определяющего порядок постановки гражданина на учет в качестве лица, имеющего право на предоставление земельных участков в собственность бесплатно, федерального закона или закона субъекта Российской Федерации, которыми установлены права отдельных категорий граждан на получение земельного участка в собственность бесплатно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B9305" w14:textId="5275E44E" w:rsidR="00DA225B" w:rsidRDefault="00B1473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6D3783EC" wp14:editId="6264DCC2">
              <wp:simplePos x="0" y="0"/>
              <wp:positionH relativeFrom="page">
                <wp:posOffset>3964305</wp:posOffset>
              </wp:positionH>
              <wp:positionV relativeFrom="page">
                <wp:posOffset>302260</wp:posOffset>
              </wp:positionV>
              <wp:extent cx="76200" cy="125095"/>
              <wp:effectExtent l="0" t="0" r="0" b="0"/>
              <wp:wrapNone/>
              <wp:docPr id="89" name="Shape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285D90E" w14:textId="77777777" w:rsidR="00DA225B" w:rsidRDefault="00DA225B">
                          <w:pPr>
                            <w:pStyle w:val="af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3783EC" id="_x0000_t202" coordsize="21600,21600" o:spt="202" path="m,l,21600r21600,l21600,xe">
              <v:stroke joinstyle="miter"/>
              <v:path gradientshapeok="t" o:connecttype="rect"/>
            </v:shapetype>
            <v:shape id="Shape 89" o:spid="_x0000_s1026" type="#_x0000_t202" style="position:absolute;left:0;text-align:left;margin-left:312.15pt;margin-top:23.8pt;width:6pt;height:9.85pt;z-index:-251657728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" filled="f" stroked="f">
              <v:textbox style="mso-fit-shape-to-text:t" inset="0,0,0,0">
                <w:txbxContent>
                  <w:p w14:paraId="4285D90E" w14:textId="77777777" w:rsidR="00DA225B" w:rsidRDefault="00DA225B">
                    <w:pPr>
                      <w:pStyle w:val="af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9F00D" w14:textId="77777777" w:rsidR="00DA225B" w:rsidRDefault="00DA225B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4328E" w14:textId="77777777" w:rsidR="00DA225B" w:rsidRDefault="00DA225B">
    <w:pPr>
      <w:pStyle w:val="a3"/>
      <w:jc w:val="center"/>
    </w:pPr>
  </w:p>
  <w:p w14:paraId="48644F40" w14:textId="77777777" w:rsidR="00DA225B" w:rsidRDefault="00DA225B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DD3C1" w14:textId="5479AC14" w:rsidR="00DA225B" w:rsidRDefault="00B1473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05CCE14F" wp14:editId="5BAB44C2">
              <wp:simplePos x="0" y="0"/>
              <wp:positionH relativeFrom="page">
                <wp:posOffset>5313680</wp:posOffset>
              </wp:positionH>
              <wp:positionV relativeFrom="page">
                <wp:posOffset>300990</wp:posOffset>
              </wp:positionV>
              <wp:extent cx="76200" cy="121920"/>
              <wp:effectExtent l="0" t="0" r="0" b="0"/>
              <wp:wrapNone/>
              <wp:docPr id="141" name="Shape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35514" w14:textId="77777777" w:rsidR="00DA225B" w:rsidRDefault="00DA225B">
                          <w:pPr>
                            <w:pStyle w:val="af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CCE14F" id="_x0000_t202" coordsize="21600,21600" o:spt="202" path="m,l,21600r21600,l21600,xe">
              <v:stroke joinstyle="miter"/>
              <v:path gradientshapeok="t" o:connecttype="rect"/>
            </v:shapetype>
            <v:shape id="Shape 141" o:spid="_x0000_s1027" type="#_x0000_t202" style="position:absolute;left:0;text-align:left;margin-left:418.4pt;margin-top:23.7pt;width:6pt;height:9.6pt;z-index:-25165977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" filled="f" stroked="f">
              <v:textbox style="mso-fit-shape-to-text:t" inset="0,0,0,0">
                <w:txbxContent>
                  <w:p w14:paraId="19135514" w14:textId="77777777" w:rsidR="00DA225B" w:rsidRDefault="00DA225B">
                    <w:pPr>
                      <w:pStyle w:val="af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C7A0C" w14:textId="77777777" w:rsidR="00DA225B" w:rsidRDefault="00DA225B">
    <w:pPr>
      <w:spacing w:line="1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F0415" w14:textId="77777777" w:rsidR="00DA225B" w:rsidRDefault="00DA225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F7F75"/>
    <w:multiLevelType w:val="multilevel"/>
    <w:tmpl w:val="FAD4213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3B4A49"/>
    <w:multiLevelType w:val="multilevel"/>
    <w:tmpl w:val="3384A5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F52C97"/>
    <w:multiLevelType w:val="multilevel"/>
    <w:tmpl w:val="A97A4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9057DE"/>
    <w:multiLevelType w:val="multilevel"/>
    <w:tmpl w:val="C3A2AAB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4" w15:restartNumberingAfterBreak="0">
    <w:nsid w:val="11040288"/>
    <w:multiLevelType w:val="multilevel"/>
    <w:tmpl w:val="7006060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772A39"/>
    <w:multiLevelType w:val="multilevel"/>
    <w:tmpl w:val="2510570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4807E2"/>
    <w:multiLevelType w:val="multilevel"/>
    <w:tmpl w:val="352C5B1E"/>
    <w:lvl w:ilvl="0">
      <w:start w:val="1"/>
      <w:numFmt w:val="decimal"/>
      <w:lvlText w:val="2.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E425C4"/>
    <w:multiLevelType w:val="multilevel"/>
    <w:tmpl w:val="F392EA68"/>
    <w:lvl w:ilvl="0">
      <w:start w:val="2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C8536F"/>
    <w:multiLevelType w:val="multilevel"/>
    <w:tmpl w:val="2AAA29F0"/>
    <w:lvl w:ilvl="0">
      <w:start w:val="1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FC6AAB"/>
    <w:multiLevelType w:val="multilevel"/>
    <w:tmpl w:val="BD0E7AC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671608"/>
    <w:multiLevelType w:val="multilevel"/>
    <w:tmpl w:val="A7FCF8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805E18"/>
    <w:multiLevelType w:val="multilevel"/>
    <w:tmpl w:val="31D2B7D4"/>
    <w:lvl w:ilvl="0">
      <w:start w:val="1"/>
      <w:numFmt w:val="bullet"/>
      <w:lvlText w:val="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1E5D1F"/>
    <w:multiLevelType w:val="multilevel"/>
    <w:tmpl w:val="557875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FC398F"/>
    <w:multiLevelType w:val="multilevel"/>
    <w:tmpl w:val="E80CCA8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6E85F4C"/>
    <w:multiLevelType w:val="multilevel"/>
    <w:tmpl w:val="3CC00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0032E9"/>
    <w:multiLevelType w:val="multilevel"/>
    <w:tmpl w:val="3B8AA21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8E4FAD"/>
    <w:multiLevelType w:val="multilevel"/>
    <w:tmpl w:val="B2A60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AAE062F"/>
    <w:multiLevelType w:val="multilevel"/>
    <w:tmpl w:val="E13AF45C"/>
    <w:lvl w:ilvl="0">
      <w:start w:val="1"/>
      <w:numFmt w:val="decimal"/>
      <w:lvlText w:val="2.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2F694E"/>
    <w:multiLevelType w:val="multilevel"/>
    <w:tmpl w:val="339C66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FFC086B"/>
    <w:multiLevelType w:val="multilevel"/>
    <w:tmpl w:val="4028BCD8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274596F"/>
    <w:multiLevelType w:val="multilevel"/>
    <w:tmpl w:val="8A8A586A"/>
    <w:lvl w:ilvl="0">
      <w:start w:val="1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31E4F76"/>
    <w:multiLevelType w:val="multilevel"/>
    <w:tmpl w:val="57BA0CB0"/>
    <w:lvl w:ilvl="0">
      <w:start w:val="1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AB1117"/>
    <w:multiLevelType w:val="multilevel"/>
    <w:tmpl w:val="C9E0345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ED53182"/>
    <w:multiLevelType w:val="multilevel"/>
    <w:tmpl w:val="ADA2CE6C"/>
    <w:lvl w:ilvl="0">
      <w:start w:val="1"/>
      <w:numFmt w:val="decimal"/>
      <w:lvlText w:val="%1"/>
      <w:lvlJc w:val="left"/>
      <w:pPr>
        <w:ind w:left="132" w:hanging="55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2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3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9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9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6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557"/>
      </w:pPr>
      <w:rPr>
        <w:rFonts w:hint="default"/>
        <w:lang w:val="ru-RU" w:eastAsia="en-US" w:bidi="ar-SA"/>
      </w:rPr>
    </w:lvl>
  </w:abstractNum>
  <w:abstractNum w:abstractNumId="24" w15:restartNumberingAfterBreak="0">
    <w:nsid w:val="457850A3"/>
    <w:multiLevelType w:val="multilevel"/>
    <w:tmpl w:val="9B64B08A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62117A7"/>
    <w:multiLevelType w:val="multilevel"/>
    <w:tmpl w:val="4D94AD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B423CC"/>
    <w:multiLevelType w:val="multilevel"/>
    <w:tmpl w:val="FA2620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6F14D59"/>
    <w:multiLevelType w:val="multilevel"/>
    <w:tmpl w:val="3B8AA21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DB97594"/>
    <w:multiLevelType w:val="multilevel"/>
    <w:tmpl w:val="FFB44BF0"/>
    <w:lvl w:ilvl="0">
      <w:start w:val="1"/>
      <w:numFmt w:val="decimal"/>
      <w:lvlText w:val="3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DDD6133"/>
    <w:multiLevelType w:val="multilevel"/>
    <w:tmpl w:val="D4542B84"/>
    <w:lvl w:ilvl="0">
      <w:start w:val="1"/>
      <w:numFmt w:val="decimal"/>
      <w:pStyle w:val="2-"/>
      <w:lvlText w:val="%1."/>
      <w:lvlJc w:val="left"/>
      <w:pPr>
        <w:ind w:left="1635" w:hanging="360"/>
      </w:pPr>
      <w:rPr>
        <w:rFonts w:hint="default"/>
        <w:sz w:val="28"/>
      </w:rPr>
    </w:lvl>
    <w:lvl w:ilvl="1">
      <w:start w:val="1"/>
      <w:numFmt w:val="decimal"/>
      <w:pStyle w:val="11"/>
      <w:isLgl/>
      <w:lvlText w:val="%1.%2."/>
      <w:lvlJc w:val="left"/>
      <w:pPr>
        <w:ind w:left="1571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pStyle w:val="111"/>
      <w:isLgl/>
      <w:lvlText w:val="%1.%2.%3."/>
      <w:lvlJc w:val="left"/>
      <w:pPr>
        <w:ind w:left="1146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0" w15:restartNumberingAfterBreak="0">
    <w:nsid w:val="515A3305"/>
    <w:multiLevelType w:val="hybridMultilevel"/>
    <w:tmpl w:val="24F893A4"/>
    <w:lvl w:ilvl="0" w:tplc="473E6D3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31A543E"/>
    <w:multiLevelType w:val="multilevel"/>
    <w:tmpl w:val="11F2F778"/>
    <w:lvl w:ilvl="0">
      <w:start w:val="1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32628D1"/>
    <w:multiLevelType w:val="multilevel"/>
    <w:tmpl w:val="455418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499354F"/>
    <w:multiLevelType w:val="multilevel"/>
    <w:tmpl w:val="9856C8A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79B19D0"/>
    <w:multiLevelType w:val="multilevel"/>
    <w:tmpl w:val="077A46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922463E"/>
    <w:multiLevelType w:val="multilevel"/>
    <w:tmpl w:val="E58E3C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AE711B1"/>
    <w:multiLevelType w:val="multilevel"/>
    <w:tmpl w:val="CD9E9D6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1378" w:hanging="81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7" w15:restartNumberingAfterBreak="0">
    <w:nsid w:val="5C033859"/>
    <w:multiLevelType w:val="multilevel"/>
    <w:tmpl w:val="DC7C1F0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C711DAA"/>
    <w:multiLevelType w:val="multilevel"/>
    <w:tmpl w:val="5A061EB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D611E35"/>
    <w:multiLevelType w:val="multilevel"/>
    <w:tmpl w:val="F8FA42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F90578A"/>
    <w:multiLevelType w:val="hybridMultilevel"/>
    <w:tmpl w:val="66AC67A2"/>
    <w:lvl w:ilvl="0" w:tplc="BC5EF9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2940DF9"/>
    <w:multiLevelType w:val="multilevel"/>
    <w:tmpl w:val="9B105BC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3EE7331"/>
    <w:multiLevelType w:val="multilevel"/>
    <w:tmpl w:val="D33AE3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B532C46"/>
    <w:multiLevelType w:val="multilevel"/>
    <w:tmpl w:val="56C09E96"/>
    <w:lvl w:ilvl="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268540A"/>
    <w:multiLevelType w:val="multilevel"/>
    <w:tmpl w:val="A92A45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38338BE"/>
    <w:multiLevelType w:val="multilevel"/>
    <w:tmpl w:val="37F41A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6AD1B6B"/>
    <w:multiLevelType w:val="multilevel"/>
    <w:tmpl w:val="3A82FAAA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A6837B3"/>
    <w:multiLevelType w:val="multilevel"/>
    <w:tmpl w:val="25D027DE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ACD6960"/>
    <w:multiLevelType w:val="multilevel"/>
    <w:tmpl w:val="CAD293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C0B068D"/>
    <w:multiLevelType w:val="multilevel"/>
    <w:tmpl w:val="F432E9EC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8"/>
  </w:num>
  <w:num w:numId="3">
    <w:abstractNumId w:val="0"/>
  </w:num>
  <w:num w:numId="4">
    <w:abstractNumId w:val="42"/>
  </w:num>
  <w:num w:numId="5">
    <w:abstractNumId w:val="5"/>
  </w:num>
  <w:num w:numId="6">
    <w:abstractNumId w:val="24"/>
  </w:num>
  <w:num w:numId="7">
    <w:abstractNumId w:val="4"/>
  </w:num>
  <w:num w:numId="8">
    <w:abstractNumId w:val="43"/>
  </w:num>
  <w:num w:numId="9">
    <w:abstractNumId w:val="21"/>
  </w:num>
  <w:num w:numId="10">
    <w:abstractNumId w:val="9"/>
  </w:num>
  <w:num w:numId="11">
    <w:abstractNumId w:val="31"/>
  </w:num>
  <w:num w:numId="12">
    <w:abstractNumId w:val="19"/>
  </w:num>
  <w:num w:numId="13">
    <w:abstractNumId w:val="8"/>
  </w:num>
  <w:num w:numId="14">
    <w:abstractNumId w:val="20"/>
  </w:num>
  <w:num w:numId="15">
    <w:abstractNumId w:val="17"/>
  </w:num>
  <w:num w:numId="16">
    <w:abstractNumId w:val="7"/>
  </w:num>
  <w:num w:numId="17">
    <w:abstractNumId w:val="6"/>
  </w:num>
  <w:num w:numId="18">
    <w:abstractNumId w:val="47"/>
  </w:num>
  <w:num w:numId="19">
    <w:abstractNumId w:val="37"/>
  </w:num>
  <w:num w:numId="20">
    <w:abstractNumId w:val="28"/>
  </w:num>
  <w:num w:numId="21">
    <w:abstractNumId w:val="27"/>
  </w:num>
  <w:num w:numId="22">
    <w:abstractNumId w:val="49"/>
  </w:num>
  <w:num w:numId="23">
    <w:abstractNumId w:val="41"/>
  </w:num>
  <w:num w:numId="24">
    <w:abstractNumId w:val="13"/>
  </w:num>
  <w:num w:numId="25">
    <w:abstractNumId w:val="46"/>
  </w:num>
  <w:num w:numId="26">
    <w:abstractNumId w:val="36"/>
  </w:num>
  <w:num w:numId="27">
    <w:abstractNumId w:val="30"/>
  </w:num>
  <w:num w:numId="28">
    <w:abstractNumId w:val="3"/>
  </w:num>
  <w:num w:numId="29">
    <w:abstractNumId w:val="45"/>
  </w:num>
  <w:num w:numId="30">
    <w:abstractNumId w:val="12"/>
  </w:num>
  <w:num w:numId="31">
    <w:abstractNumId w:val="35"/>
  </w:num>
  <w:num w:numId="32">
    <w:abstractNumId w:val="39"/>
  </w:num>
  <w:num w:numId="33">
    <w:abstractNumId w:val="18"/>
  </w:num>
  <w:num w:numId="34">
    <w:abstractNumId w:val="2"/>
  </w:num>
  <w:num w:numId="35">
    <w:abstractNumId w:val="48"/>
  </w:num>
  <w:num w:numId="36">
    <w:abstractNumId w:val="29"/>
  </w:num>
  <w:num w:numId="37">
    <w:abstractNumId w:val="34"/>
  </w:num>
  <w:num w:numId="38">
    <w:abstractNumId w:val="16"/>
  </w:num>
  <w:num w:numId="39">
    <w:abstractNumId w:val="32"/>
  </w:num>
  <w:num w:numId="40">
    <w:abstractNumId w:val="14"/>
  </w:num>
  <w:num w:numId="41">
    <w:abstractNumId w:val="25"/>
  </w:num>
  <w:num w:numId="42">
    <w:abstractNumId w:val="1"/>
  </w:num>
  <w:num w:numId="43">
    <w:abstractNumId w:val="44"/>
  </w:num>
  <w:num w:numId="44">
    <w:abstractNumId w:val="26"/>
  </w:num>
  <w:num w:numId="45">
    <w:abstractNumId w:val="40"/>
  </w:num>
  <w:num w:numId="46">
    <w:abstractNumId w:val="15"/>
  </w:num>
  <w:num w:numId="47">
    <w:abstractNumId w:val="23"/>
  </w:num>
  <w:num w:numId="48">
    <w:abstractNumId w:val="33"/>
  </w:num>
  <w:num w:numId="49">
    <w:abstractNumId w:val="22"/>
  </w:num>
  <w:num w:numId="50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A3F"/>
    <w:rsid w:val="00012256"/>
    <w:rsid w:val="00013A46"/>
    <w:rsid w:val="00014034"/>
    <w:rsid w:val="00016D22"/>
    <w:rsid w:val="000202BD"/>
    <w:rsid w:val="00031F64"/>
    <w:rsid w:val="000572CD"/>
    <w:rsid w:val="00060F06"/>
    <w:rsid w:val="00061821"/>
    <w:rsid w:val="0006590A"/>
    <w:rsid w:val="00066B1C"/>
    <w:rsid w:val="000701B7"/>
    <w:rsid w:val="00080BD5"/>
    <w:rsid w:val="00096391"/>
    <w:rsid w:val="000A47D1"/>
    <w:rsid w:val="000B1BBE"/>
    <w:rsid w:val="000B4418"/>
    <w:rsid w:val="000B7B0A"/>
    <w:rsid w:val="000C4B76"/>
    <w:rsid w:val="000C76CA"/>
    <w:rsid w:val="000E5748"/>
    <w:rsid w:val="000F5B69"/>
    <w:rsid w:val="001030A9"/>
    <w:rsid w:val="0010775D"/>
    <w:rsid w:val="00120790"/>
    <w:rsid w:val="00127E29"/>
    <w:rsid w:val="00142714"/>
    <w:rsid w:val="00157ABD"/>
    <w:rsid w:val="0016458F"/>
    <w:rsid w:val="00170923"/>
    <w:rsid w:val="001746CA"/>
    <w:rsid w:val="00182C8E"/>
    <w:rsid w:val="00183021"/>
    <w:rsid w:val="00195D75"/>
    <w:rsid w:val="001B14B3"/>
    <w:rsid w:val="001B4B5D"/>
    <w:rsid w:val="001C0749"/>
    <w:rsid w:val="001C2D98"/>
    <w:rsid w:val="001D4D18"/>
    <w:rsid w:val="001D50C3"/>
    <w:rsid w:val="001F1E63"/>
    <w:rsid w:val="001F2F10"/>
    <w:rsid w:val="0021362D"/>
    <w:rsid w:val="002208E8"/>
    <w:rsid w:val="00234B52"/>
    <w:rsid w:val="00242136"/>
    <w:rsid w:val="002563A6"/>
    <w:rsid w:val="00260C2F"/>
    <w:rsid w:val="00284A0D"/>
    <w:rsid w:val="002A230F"/>
    <w:rsid w:val="002B3853"/>
    <w:rsid w:val="002D490B"/>
    <w:rsid w:val="002D77F6"/>
    <w:rsid w:val="002E397F"/>
    <w:rsid w:val="002F76B5"/>
    <w:rsid w:val="00300AEB"/>
    <w:rsid w:val="003079D2"/>
    <w:rsid w:val="00307F9B"/>
    <w:rsid w:val="003151EA"/>
    <w:rsid w:val="00341617"/>
    <w:rsid w:val="0036629D"/>
    <w:rsid w:val="0037168F"/>
    <w:rsid w:val="00373C24"/>
    <w:rsid w:val="00375E20"/>
    <w:rsid w:val="00391FFE"/>
    <w:rsid w:val="003A43DF"/>
    <w:rsid w:val="003C2708"/>
    <w:rsid w:val="003D7AD7"/>
    <w:rsid w:val="003F2C21"/>
    <w:rsid w:val="003F6776"/>
    <w:rsid w:val="004059E4"/>
    <w:rsid w:val="00414C4E"/>
    <w:rsid w:val="00440346"/>
    <w:rsid w:val="0044182C"/>
    <w:rsid w:val="00444F78"/>
    <w:rsid w:val="004509BD"/>
    <w:rsid w:val="00452E85"/>
    <w:rsid w:val="00467832"/>
    <w:rsid w:val="00470451"/>
    <w:rsid w:val="0047355A"/>
    <w:rsid w:val="00476B32"/>
    <w:rsid w:val="0048328A"/>
    <w:rsid w:val="004840AF"/>
    <w:rsid w:val="0049135A"/>
    <w:rsid w:val="004B6216"/>
    <w:rsid w:val="004F6510"/>
    <w:rsid w:val="00510C7A"/>
    <w:rsid w:val="005159FB"/>
    <w:rsid w:val="00520314"/>
    <w:rsid w:val="00540208"/>
    <w:rsid w:val="00542E6C"/>
    <w:rsid w:val="00547C19"/>
    <w:rsid w:val="00566BA4"/>
    <w:rsid w:val="0057534F"/>
    <w:rsid w:val="00576980"/>
    <w:rsid w:val="00587449"/>
    <w:rsid w:val="005B70FF"/>
    <w:rsid w:val="005C68D0"/>
    <w:rsid w:val="005F51E1"/>
    <w:rsid w:val="005F6227"/>
    <w:rsid w:val="006033F0"/>
    <w:rsid w:val="006051F9"/>
    <w:rsid w:val="00614BD2"/>
    <w:rsid w:val="00641CA1"/>
    <w:rsid w:val="00642509"/>
    <w:rsid w:val="00644FC1"/>
    <w:rsid w:val="006460F6"/>
    <w:rsid w:val="00651118"/>
    <w:rsid w:val="00652E7F"/>
    <w:rsid w:val="0065437E"/>
    <w:rsid w:val="00677463"/>
    <w:rsid w:val="00677B75"/>
    <w:rsid w:val="006855C5"/>
    <w:rsid w:val="00691334"/>
    <w:rsid w:val="006932B0"/>
    <w:rsid w:val="006A0FD6"/>
    <w:rsid w:val="006B0723"/>
    <w:rsid w:val="006C2A86"/>
    <w:rsid w:val="006C39A3"/>
    <w:rsid w:val="006C5C6B"/>
    <w:rsid w:val="006C7F90"/>
    <w:rsid w:val="006D0EC7"/>
    <w:rsid w:val="006D3EFD"/>
    <w:rsid w:val="006D4C1D"/>
    <w:rsid w:val="006E097D"/>
    <w:rsid w:val="006E334D"/>
    <w:rsid w:val="006E411A"/>
    <w:rsid w:val="006F4767"/>
    <w:rsid w:val="00721159"/>
    <w:rsid w:val="0072199F"/>
    <w:rsid w:val="007250D1"/>
    <w:rsid w:val="007278AB"/>
    <w:rsid w:val="00755680"/>
    <w:rsid w:val="00761E46"/>
    <w:rsid w:val="00765E22"/>
    <w:rsid w:val="007A5A51"/>
    <w:rsid w:val="007A79EB"/>
    <w:rsid w:val="007B3D54"/>
    <w:rsid w:val="007C7107"/>
    <w:rsid w:val="007E0ABF"/>
    <w:rsid w:val="008008E9"/>
    <w:rsid w:val="00801141"/>
    <w:rsid w:val="0081778D"/>
    <w:rsid w:val="008268C4"/>
    <w:rsid w:val="008364C1"/>
    <w:rsid w:val="0086267E"/>
    <w:rsid w:val="00863078"/>
    <w:rsid w:val="00863B2D"/>
    <w:rsid w:val="0089143B"/>
    <w:rsid w:val="00895810"/>
    <w:rsid w:val="008965F7"/>
    <w:rsid w:val="008A0282"/>
    <w:rsid w:val="008A1326"/>
    <w:rsid w:val="008A694C"/>
    <w:rsid w:val="008B39AD"/>
    <w:rsid w:val="008C004C"/>
    <w:rsid w:val="008C296F"/>
    <w:rsid w:val="008D2307"/>
    <w:rsid w:val="008D2745"/>
    <w:rsid w:val="008E0BB9"/>
    <w:rsid w:val="008F7679"/>
    <w:rsid w:val="00901CCA"/>
    <w:rsid w:val="009048F3"/>
    <w:rsid w:val="00906830"/>
    <w:rsid w:val="00911D18"/>
    <w:rsid w:val="00920E9B"/>
    <w:rsid w:val="0093771B"/>
    <w:rsid w:val="00963BBB"/>
    <w:rsid w:val="00965442"/>
    <w:rsid w:val="00984754"/>
    <w:rsid w:val="00992901"/>
    <w:rsid w:val="009A3468"/>
    <w:rsid w:val="009B0CA1"/>
    <w:rsid w:val="009B3CD2"/>
    <w:rsid w:val="009C4041"/>
    <w:rsid w:val="009C67CE"/>
    <w:rsid w:val="009D0F6A"/>
    <w:rsid w:val="009D5724"/>
    <w:rsid w:val="009D6E8A"/>
    <w:rsid w:val="00A0018E"/>
    <w:rsid w:val="00A01BED"/>
    <w:rsid w:val="00A064DC"/>
    <w:rsid w:val="00A12E4B"/>
    <w:rsid w:val="00A246DE"/>
    <w:rsid w:val="00A25BE0"/>
    <w:rsid w:val="00A27059"/>
    <w:rsid w:val="00A35786"/>
    <w:rsid w:val="00A365A4"/>
    <w:rsid w:val="00A41602"/>
    <w:rsid w:val="00A419E3"/>
    <w:rsid w:val="00A446B4"/>
    <w:rsid w:val="00A477AF"/>
    <w:rsid w:val="00A56721"/>
    <w:rsid w:val="00A56C14"/>
    <w:rsid w:val="00A761C8"/>
    <w:rsid w:val="00A76D57"/>
    <w:rsid w:val="00A775E3"/>
    <w:rsid w:val="00AB30E5"/>
    <w:rsid w:val="00AB7DCC"/>
    <w:rsid w:val="00AE1B35"/>
    <w:rsid w:val="00AF2709"/>
    <w:rsid w:val="00B12AF0"/>
    <w:rsid w:val="00B14736"/>
    <w:rsid w:val="00B172EF"/>
    <w:rsid w:val="00B45EF2"/>
    <w:rsid w:val="00B52DD5"/>
    <w:rsid w:val="00B5538B"/>
    <w:rsid w:val="00B601E1"/>
    <w:rsid w:val="00B64FA0"/>
    <w:rsid w:val="00B76719"/>
    <w:rsid w:val="00B76B25"/>
    <w:rsid w:val="00B80116"/>
    <w:rsid w:val="00BA1EAB"/>
    <w:rsid w:val="00BA7A6C"/>
    <w:rsid w:val="00BB108F"/>
    <w:rsid w:val="00BB1A78"/>
    <w:rsid w:val="00BB22C0"/>
    <w:rsid w:val="00BC10DB"/>
    <w:rsid w:val="00BC4C74"/>
    <w:rsid w:val="00BD139B"/>
    <w:rsid w:val="00BE1A3F"/>
    <w:rsid w:val="00BF3F63"/>
    <w:rsid w:val="00C022F2"/>
    <w:rsid w:val="00C17E17"/>
    <w:rsid w:val="00C22A38"/>
    <w:rsid w:val="00C274E9"/>
    <w:rsid w:val="00C2757F"/>
    <w:rsid w:val="00C32015"/>
    <w:rsid w:val="00C633C9"/>
    <w:rsid w:val="00C64C44"/>
    <w:rsid w:val="00C8110C"/>
    <w:rsid w:val="00C85301"/>
    <w:rsid w:val="00C9171A"/>
    <w:rsid w:val="00C92790"/>
    <w:rsid w:val="00C93462"/>
    <w:rsid w:val="00CA6088"/>
    <w:rsid w:val="00CC2CD9"/>
    <w:rsid w:val="00CC4224"/>
    <w:rsid w:val="00CC54C8"/>
    <w:rsid w:val="00CE2E31"/>
    <w:rsid w:val="00CF0364"/>
    <w:rsid w:val="00D223D5"/>
    <w:rsid w:val="00D25A1E"/>
    <w:rsid w:val="00D66797"/>
    <w:rsid w:val="00DA225B"/>
    <w:rsid w:val="00DB2520"/>
    <w:rsid w:val="00DB6546"/>
    <w:rsid w:val="00DC3CDE"/>
    <w:rsid w:val="00DD1ACE"/>
    <w:rsid w:val="00DD6ABA"/>
    <w:rsid w:val="00E01121"/>
    <w:rsid w:val="00E05FDE"/>
    <w:rsid w:val="00E07FC5"/>
    <w:rsid w:val="00E36822"/>
    <w:rsid w:val="00E374C7"/>
    <w:rsid w:val="00E44DB0"/>
    <w:rsid w:val="00E5513D"/>
    <w:rsid w:val="00E65BD9"/>
    <w:rsid w:val="00E721B7"/>
    <w:rsid w:val="00EA24A7"/>
    <w:rsid w:val="00EA306C"/>
    <w:rsid w:val="00EB1B4F"/>
    <w:rsid w:val="00EC0077"/>
    <w:rsid w:val="00ED05E3"/>
    <w:rsid w:val="00ED06F8"/>
    <w:rsid w:val="00EF1487"/>
    <w:rsid w:val="00F02EFF"/>
    <w:rsid w:val="00F04A6D"/>
    <w:rsid w:val="00F35C88"/>
    <w:rsid w:val="00F406EC"/>
    <w:rsid w:val="00F40A18"/>
    <w:rsid w:val="00F417AD"/>
    <w:rsid w:val="00F54F5A"/>
    <w:rsid w:val="00F569DB"/>
    <w:rsid w:val="00F62A9C"/>
    <w:rsid w:val="00F63885"/>
    <w:rsid w:val="00F70C48"/>
    <w:rsid w:val="00F942F7"/>
    <w:rsid w:val="00FF36D2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5A0F1B"/>
  <w15:docId w15:val="{8EFA3275-3CEC-4BCF-A2FC-BAFB06BC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aliases w:val="!Обычный текст документа"/>
    <w:qFormat/>
    <w:rsid w:val="009D5724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9D572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D5724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9D5724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9D5724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3078"/>
  </w:style>
  <w:style w:type="paragraph" w:styleId="a5">
    <w:name w:val="footer"/>
    <w:basedOn w:val="a"/>
    <w:link w:val="a6"/>
    <w:uiPriority w:val="99"/>
    <w:unhideWhenUsed/>
    <w:rsid w:val="00863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3078"/>
  </w:style>
  <w:style w:type="character" w:customStyle="1" w:styleId="a7">
    <w:name w:val="Сноска_"/>
    <w:link w:val="a8"/>
    <w:rsid w:val="0021362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">
    <w:name w:val="Основной текст (3)_"/>
    <w:link w:val="32"/>
    <w:rsid w:val="0021362D"/>
    <w:rPr>
      <w:rFonts w:ascii="Times New Roman" w:eastAsia="Times New Roman" w:hAnsi="Times New Roman" w:cs="Times New Roman"/>
      <w:b/>
      <w:bCs/>
      <w:color w:val="002060"/>
      <w:shd w:val="clear" w:color="auto" w:fill="FFFFFF"/>
    </w:rPr>
  </w:style>
  <w:style w:type="character" w:customStyle="1" w:styleId="a9">
    <w:name w:val="Основной текст_"/>
    <w:link w:val="12"/>
    <w:rsid w:val="002136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a">
    <w:name w:val="Подпись к картинке_"/>
    <w:link w:val="ab"/>
    <w:rsid w:val="0021362D"/>
    <w:rPr>
      <w:rFonts w:ascii="Arial" w:eastAsia="Arial" w:hAnsi="Arial" w:cs="Arial"/>
      <w:color w:val="3B3B3B"/>
      <w:sz w:val="14"/>
      <w:szCs w:val="14"/>
      <w:shd w:val="clear" w:color="auto" w:fill="FFFFFF"/>
    </w:rPr>
  </w:style>
  <w:style w:type="character" w:customStyle="1" w:styleId="21">
    <w:name w:val="Основной текст (2)_"/>
    <w:link w:val="22"/>
    <w:rsid w:val="0021362D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23">
    <w:name w:val="Колонтитул (2)_"/>
    <w:link w:val="24"/>
    <w:rsid w:val="0021362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5">
    <w:name w:val="Заголовок №2_"/>
    <w:link w:val="26"/>
    <w:rsid w:val="0021362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">
    <w:name w:val="Основной текст (4)_"/>
    <w:link w:val="42"/>
    <w:rsid w:val="0021362D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5">
    <w:name w:val="Основной текст (5)_"/>
    <w:link w:val="50"/>
    <w:rsid w:val="0021362D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ac">
    <w:name w:val="Другое_"/>
    <w:link w:val="ad"/>
    <w:rsid w:val="002136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3">
    <w:name w:val="Заголовок №1_"/>
    <w:link w:val="14"/>
    <w:rsid w:val="0021362D"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ae">
    <w:name w:val="Колонтитул_"/>
    <w:link w:val="af"/>
    <w:rsid w:val="0021362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0">
    <w:name w:val="Подпись к таблице_"/>
    <w:link w:val="af1"/>
    <w:rsid w:val="0021362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Оглавление_"/>
    <w:link w:val="af3"/>
    <w:rsid w:val="0021362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8">
    <w:name w:val="Основной текст (8)_"/>
    <w:link w:val="80"/>
    <w:rsid w:val="0021362D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9">
    <w:name w:val="Основной текст (9)_"/>
    <w:link w:val="90"/>
    <w:rsid w:val="0021362D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100">
    <w:name w:val="Основной текст (10)_"/>
    <w:link w:val="101"/>
    <w:rsid w:val="0021362D"/>
    <w:rPr>
      <w:rFonts w:ascii="Calibri" w:eastAsia="Calibri" w:hAnsi="Calibri" w:cs="Calibri"/>
      <w:sz w:val="28"/>
      <w:szCs w:val="28"/>
      <w:shd w:val="clear" w:color="auto" w:fill="FFFFFF"/>
    </w:rPr>
  </w:style>
  <w:style w:type="paragraph" w:customStyle="1" w:styleId="a8">
    <w:name w:val="Сноска"/>
    <w:basedOn w:val="a"/>
    <w:link w:val="a7"/>
    <w:rsid w:val="0021362D"/>
    <w:pPr>
      <w:shd w:val="clear" w:color="auto" w:fill="FFFFFF"/>
    </w:pPr>
    <w:rPr>
      <w:rFonts w:ascii="Times New Roman" w:hAnsi="Times New Roman"/>
      <w:sz w:val="20"/>
      <w:szCs w:val="20"/>
      <w:lang w:eastAsia="en-US"/>
    </w:rPr>
  </w:style>
  <w:style w:type="paragraph" w:customStyle="1" w:styleId="32">
    <w:name w:val="Основной текст (3)"/>
    <w:basedOn w:val="a"/>
    <w:link w:val="31"/>
    <w:rsid w:val="0021362D"/>
    <w:pPr>
      <w:shd w:val="clear" w:color="auto" w:fill="FFFFFF"/>
      <w:jc w:val="center"/>
    </w:pPr>
    <w:rPr>
      <w:rFonts w:ascii="Times New Roman" w:hAnsi="Times New Roman"/>
      <w:b/>
      <w:bCs/>
      <w:color w:val="002060"/>
      <w:sz w:val="22"/>
      <w:szCs w:val="22"/>
      <w:lang w:eastAsia="en-US"/>
    </w:rPr>
  </w:style>
  <w:style w:type="paragraph" w:customStyle="1" w:styleId="12">
    <w:name w:val="Основной текст1"/>
    <w:basedOn w:val="a"/>
    <w:link w:val="a9"/>
    <w:rsid w:val="0021362D"/>
    <w:pPr>
      <w:shd w:val="clear" w:color="auto" w:fill="FFFFFF"/>
      <w:ind w:firstLine="400"/>
    </w:pPr>
    <w:rPr>
      <w:rFonts w:ascii="Times New Roman" w:hAnsi="Times New Roman"/>
      <w:sz w:val="28"/>
      <w:szCs w:val="28"/>
      <w:lang w:eastAsia="en-US"/>
    </w:rPr>
  </w:style>
  <w:style w:type="paragraph" w:customStyle="1" w:styleId="ab">
    <w:name w:val="Подпись к картинке"/>
    <w:basedOn w:val="a"/>
    <w:link w:val="aa"/>
    <w:rsid w:val="0021362D"/>
    <w:pPr>
      <w:shd w:val="clear" w:color="auto" w:fill="FFFFFF"/>
      <w:spacing w:after="40"/>
    </w:pPr>
    <w:rPr>
      <w:rFonts w:eastAsia="Arial" w:cs="Arial"/>
      <w:color w:val="3B3B3B"/>
      <w:sz w:val="14"/>
      <w:szCs w:val="14"/>
      <w:lang w:eastAsia="en-US"/>
    </w:rPr>
  </w:style>
  <w:style w:type="paragraph" w:customStyle="1" w:styleId="22">
    <w:name w:val="Основной текст (2)"/>
    <w:basedOn w:val="a"/>
    <w:link w:val="21"/>
    <w:rsid w:val="0021362D"/>
    <w:pPr>
      <w:shd w:val="clear" w:color="auto" w:fill="FFFFFF"/>
      <w:ind w:firstLine="340"/>
    </w:pPr>
    <w:rPr>
      <w:rFonts w:ascii="Times New Roman" w:hAnsi="Times New Roman"/>
      <w:i/>
      <w:iCs/>
      <w:sz w:val="18"/>
      <w:szCs w:val="18"/>
      <w:lang w:eastAsia="en-US"/>
    </w:rPr>
  </w:style>
  <w:style w:type="paragraph" w:customStyle="1" w:styleId="24">
    <w:name w:val="Колонтитул (2)"/>
    <w:basedOn w:val="a"/>
    <w:link w:val="23"/>
    <w:rsid w:val="0021362D"/>
    <w:pPr>
      <w:shd w:val="clear" w:color="auto" w:fill="FFFFFF"/>
    </w:pPr>
    <w:rPr>
      <w:rFonts w:ascii="Times New Roman" w:hAnsi="Times New Roman"/>
      <w:sz w:val="20"/>
      <w:szCs w:val="20"/>
      <w:lang w:eastAsia="en-US"/>
    </w:rPr>
  </w:style>
  <w:style w:type="paragraph" w:customStyle="1" w:styleId="26">
    <w:name w:val="Заголовок №2"/>
    <w:basedOn w:val="a"/>
    <w:link w:val="25"/>
    <w:rsid w:val="0021362D"/>
    <w:pPr>
      <w:shd w:val="clear" w:color="auto" w:fill="FFFFFF"/>
      <w:spacing w:after="300"/>
      <w:jc w:val="center"/>
      <w:outlineLvl w:val="1"/>
    </w:pPr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42">
    <w:name w:val="Основной текст (4)"/>
    <w:basedOn w:val="a"/>
    <w:link w:val="41"/>
    <w:rsid w:val="0021362D"/>
    <w:pPr>
      <w:shd w:val="clear" w:color="auto" w:fill="FFFFFF"/>
      <w:spacing w:after="320"/>
      <w:ind w:left="2160"/>
    </w:pPr>
    <w:rPr>
      <w:rFonts w:ascii="Times New Roman" w:hAnsi="Times New Roman"/>
      <w:i/>
      <w:iCs/>
      <w:sz w:val="16"/>
      <w:szCs w:val="16"/>
      <w:lang w:eastAsia="en-US"/>
    </w:rPr>
  </w:style>
  <w:style w:type="paragraph" w:customStyle="1" w:styleId="50">
    <w:name w:val="Основной текст (5)"/>
    <w:basedOn w:val="a"/>
    <w:link w:val="5"/>
    <w:rsid w:val="0021362D"/>
    <w:pPr>
      <w:shd w:val="clear" w:color="auto" w:fill="FFFFFF"/>
      <w:spacing w:after="320"/>
      <w:ind w:firstLine="860"/>
    </w:pPr>
    <w:rPr>
      <w:rFonts w:ascii="Times New Roman" w:hAnsi="Times New Roman"/>
      <w:i/>
      <w:iCs/>
      <w:sz w:val="20"/>
      <w:szCs w:val="20"/>
      <w:lang w:eastAsia="en-US"/>
    </w:rPr>
  </w:style>
  <w:style w:type="paragraph" w:customStyle="1" w:styleId="ad">
    <w:name w:val="Другое"/>
    <w:basedOn w:val="a"/>
    <w:link w:val="ac"/>
    <w:rsid w:val="0021362D"/>
    <w:pPr>
      <w:shd w:val="clear" w:color="auto" w:fill="FFFFFF"/>
      <w:ind w:firstLine="400"/>
    </w:pPr>
    <w:rPr>
      <w:rFonts w:ascii="Times New Roman" w:hAnsi="Times New Roman"/>
      <w:sz w:val="28"/>
      <w:szCs w:val="28"/>
      <w:lang w:eastAsia="en-US"/>
    </w:rPr>
  </w:style>
  <w:style w:type="paragraph" w:customStyle="1" w:styleId="14">
    <w:name w:val="Заголовок №1"/>
    <w:basedOn w:val="a"/>
    <w:link w:val="13"/>
    <w:rsid w:val="0021362D"/>
    <w:pPr>
      <w:shd w:val="clear" w:color="auto" w:fill="FFFFFF"/>
      <w:spacing w:after="370"/>
      <w:ind w:right="500"/>
      <w:jc w:val="center"/>
      <w:outlineLvl w:val="0"/>
    </w:pPr>
    <w:rPr>
      <w:rFonts w:eastAsia="Arial" w:cs="Arial"/>
      <w:sz w:val="28"/>
      <w:szCs w:val="28"/>
      <w:lang w:eastAsia="en-US"/>
    </w:rPr>
  </w:style>
  <w:style w:type="paragraph" w:customStyle="1" w:styleId="af">
    <w:name w:val="Колонтитул"/>
    <w:basedOn w:val="a"/>
    <w:link w:val="ae"/>
    <w:rsid w:val="0021362D"/>
    <w:pPr>
      <w:shd w:val="clear" w:color="auto" w:fill="FFFFFF"/>
    </w:pPr>
    <w:rPr>
      <w:rFonts w:ascii="Times New Roman" w:hAnsi="Times New Roman"/>
      <w:sz w:val="22"/>
      <w:szCs w:val="22"/>
      <w:lang w:eastAsia="en-US"/>
    </w:rPr>
  </w:style>
  <w:style w:type="paragraph" w:customStyle="1" w:styleId="af1">
    <w:name w:val="Подпись к таблице"/>
    <w:basedOn w:val="a"/>
    <w:link w:val="af0"/>
    <w:rsid w:val="0021362D"/>
    <w:pPr>
      <w:shd w:val="clear" w:color="auto" w:fill="FFFFFF"/>
    </w:pPr>
    <w:rPr>
      <w:rFonts w:ascii="Times New Roman" w:hAnsi="Times New Roman"/>
      <w:b/>
      <w:bCs/>
      <w:sz w:val="22"/>
      <w:szCs w:val="22"/>
      <w:lang w:eastAsia="en-US"/>
    </w:rPr>
  </w:style>
  <w:style w:type="paragraph" w:customStyle="1" w:styleId="af3">
    <w:name w:val="Оглавление"/>
    <w:basedOn w:val="a"/>
    <w:link w:val="af2"/>
    <w:rsid w:val="0021362D"/>
    <w:pPr>
      <w:shd w:val="clear" w:color="auto" w:fill="FFFFFF"/>
      <w:ind w:firstLine="290"/>
    </w:pPr>
    <w:rPr>
      <w:rFonts w:ascii="Times New Roman" w:hAnsi="Times New Roman"/>
      <w:sz w:val="26"/>
      <w:szCs w:val="26"/>
      <w:lang w:eastAsia="en-US"/>
    </w:rPr>
  </w:style>
  <w:style w:type="paragraph" w:customStyle="1" w:styleId="80">
    <w:name w:val="Основной текст (8)"/>
    <w:basedOn w:val="a"/>
    <w:link w:val="8"/>
    <w:rsid w:val="0021362D"/>
    <w:pPr>
      <w:shd w:val="clear" w:color="auto" w:fill="FFFFFF"/>
      <w:spacing w:after="100"/>
      <w:ind w:firstLine="6240"/>
    </w:pPr>
    <w:rPr>
      <w:rFonts w:eastAsia="Arial" w:cs="Arial"/>
      <w:sz w:val="20"/>
      <w:szCs w:val="20"/>
      <w:lang w:eastAsia="en-US"/>
    </w:rPr>
  </w:style>
  <w:style w:type="paragraph" w:customStyle="1" w:styleId="90">
    <w:name w:val="Основной текст (9)"/>
    <w:basedOn w:val="a"/>
    <w:link w:val="9"/>
    <w:rsid w:val="0021362D"/>
    <w:pPr>
      <w:shd w:val="clear" w:color="auto" w:fill="FFFFFF"/>
      <w:spacing w:after="260"/>
      <w:ind w:left="2010"/>
    </w:pPr>
    <w:rPr>
      <w:rFonts w:ascii="Times New Roman" w:hAnsi="Times New Roman"/>
      <w:i/>
      <w:iCs/>
      <w:sz w:val="12"/>
      <w:szCs w:val="12"/>
      <w:lang w:eastAsia="en-US"/>
    </w:rPr>
  </w:style>
  <w:style w:type="paragraph" w:customStyle="1" w:styleId="101">
    <w:name w:val="Основной текст (10)"/>
    <w:basedOn w:val="a"/>
    <w:link w:val="100"/>
    <w:rsid w:val="0021362D"/>
    <w:pPr>
      <w:shd w:val="clear" w:color="auto" w:fill="FFFFFF"/>
    </w:pPr>
    <w:rPr>
      <w:rFonts w:ascii="Calibri" w:eastAsia="Calibri" w:hAnsi="Calibri" w:cs="Calibri"/>
      <w:sz w:val="28"/>
      <w:szCs w:val="28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16458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16458F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styleId="af6">
    <w:name w:val="annotation reference"/>
    <w:uiPriority w:val="99"/>
    <w:semiHidden/>
    <w:unhideWhenUsed/>
    <w:rsid w:val="00651118"/>
    <w:rPr>
      <w:sz w:val="16"/>
      <w:szCs w:val="16"/>
    </w:rPr>
  </w:style>
  <w:style w:type="paragraph" w:styleId="af7">
    <w:name w:val="annotation text"/>
    <w:aliases w:val="!Равноширинный текст документа"/>
    <w:basedOn w:val="a"/>
    <w:link w:val="af8"/>
    <w:semiHidden/>
    <w:rsid w:val="009D5724"/>
    <w:rPr>
      <w:rFonts w:ascii="Courier" w:hAnsi="Courier"/>
      <w:sz w:val="22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link w:val="af7"/>
    <w:semiHidden/>
    <w:rsid w:val="00651118"/>
    <w:rPr>
      <w:rFonts w:ascii="Courier" w:eastAsia="Times New Roman" w:hAnsi="Courier"/>
      <w:sz w:val="22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51118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651118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b">
    <w:name w:val="endnote text"/>
    <w:basedOn w:val="a"/>
    <w:link w:val="afc"/>
    <w:uiPriority w:val="99"/>
    <w:semiHidden/>
    <w:unhideWhenUsed/>
    <w:rsid w:val="00651118"/>
    <w:rPr>
      <w:sz w:val="20"/>
      <w:szCs w:val="20"/>
    </w:rPr>
  </w:style>
  <w:style w:type="character" w:customStyle="1" w:styleId="afc">
    <w:name w:val="Текст концевой сноски Знак"/>
    <w:link w:val="afb"/>
    <w:uiPriority w:val="99"/>
    <w:semiHidden/>
    <w:rsid w:val="0065111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fd">
    <w:name w:val="endnote reference"/>
    <w:uiPriority w:val="99"/>
    <w:semiHidden/>
    <w:unhideWhenUsed/>
    <w:rsid w:val="00651118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51118"/>
    <w:rPr>
      <w:sz w:val="20"/>
      <w:szCs w:val="20"/>
    </w:rPr>
  </w:style>
  <w:style w:type="character" w:customStyle="1" w:styleId="aff">
    <w:name w:val="Текст сноски Знак"/>
    <w:link w:val="afe"/>
    <w:uiPriority w:val="99"/>
    <w:semiHidden/>
    <w:rsid w:val="0065111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ff0">
    <w:name w:val="footnote reference"/>
    <w:uiPriority w:val="99"/>
    <w:semiHidden/>
    <w:unhideWhenUsed/>
    <w:rsid w:val="00651118"/>
    <w:rPr>
      <w:vertAlign w:val="superscript"/>
    </w:rPr>
  </w:style>
  <w:style w:type="paragraph" w:styleId="aff1">
    <w:name w:val="Normal (Web)"/>
    <w:basedOn w:val="a"/>
    <w:uiPriority w:val="99"/>
    <w:semiHidden/>
    <w:unhideWhenUsed/>
    <w:rsid w:val="00644FC1"/>
    <w:rPr>
      <w:rFonts w:ascii="Times New Roman" w:hAnsi="Times New Roman"/>
    </w:rPr>
  </w:style>
  <w:style w:type="paragraph" w:customStyle="1" w:styleId="2-">
    <w:name w:val="Рег. Заголовок 2-го уровня регламента"/>
    <w:basedOn w:val="a"/>
    <w:qFormat/>
    <w:rsid w:val="006E334D"/>
    <w:pPr>
      <w:numPr>
        <w:numId w:val="36"/>
      </w:numPr>
      <w:autoSpaceDE w:val="0"/>
      <w:autoSpaceDN w:val="0"/>
      <w:adjustRightInd w:val="0"/>
      <w:spacing w:before="360" w:after="240"/>
      <w:jc w:val="center"/>
      <w:outlineLvl w:val="1"/>
    </w:pPr>
    <w:rPr>
      <w:rFonts w:ascii="Times New Roman" w:eastAsia="Calibri" w:hAnsi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6E334D"/>
    <w:pPr>
      <w:numPr>
        <w:ilvl w:val="2"/>
        <w:numId w:val="36"/>
      </w:numPr>
      <w:spacing w:line="276" w:lineRule="auto"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a"/>
    <w:qFormat/>
    <w:rsid w:val="006E334D"/>
    <w:pPr>
      <w:numPr>
        <w:ilvl w:val="1"/>
        <w:numId w:val="36"/>
      </w:numPr>
      <w:autoSpaceDE w:val="0"/>
      <w:autoSpaceDN w:val="0"/>
      <w:adjustRightInd w:val="0"/>
      <w:spacing w:line="276" w:lineRule="auto"/>
    </w:pPr>
    <w:rPr>
      <w:rFonts w:ascii="Times New Roman" w:eastAsia="Calibri" w:hAnsi="Times New Roman"/>
      <w:sz w:val="28"/>
      <w:szCs w:val="28"/>
      <w:lang w:eastAsia="en-US"/>
    </w:rPr>
  </w:style>
  <w:style w:type="character" w:styleId="aff2">
    <w:name w:val="Hyperlink"/>
    <w:rsid w:val="009D5724"/>
    <w:rPr>
      <w:color w:val="0000FF"/>
      <w:u w:val="none"/>
    </w:rPr>
  </w:style>
  <w:style w:type="paragraph" w:styleId="HTML">
    <w:name w:val="HTML Preformatted"/>
    <w:basedOn w:val="a"/>
    <w:link w:val="HTML0"/>
    <w:uiPriority w:val="99"/>
    <w:unhideWhenUsed/>
    <w:rsid w:val="00B172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172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BC10DB"/>
    <w:pPr>
      <w:ind w:left="720"/>
      <w:contextualSpacing/>
    </w:pPr>
  </w:style>
  <w:style w:type="character" w:customStyle="1" w:styleId="10">
    <w:name w:val="Заголовок 1 Знак"/>
    <w:aliases w:val="!Части документа Знак"/>
    <w:link w:val="1"/>
    <w:rsid w:val="008C296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8C296F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rsid w:val="008C296F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8C296F"/>
    <w:rPr>
      <w:rFonts w:ascii="Arial" w:eastAsia="Times New Roman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9D5724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9D572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9D5724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9D5724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9D5724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character" w:styleId="aff4">
    <w:name w:val="FollowedHyperlink"/>
    <w:uiPriority w:val="99"/>
    <w:semiHidden/>
    <w:unhideWhenUsed/>
    <w:rsid w:val="00652E7F"/>
    <w:rPr>
      <w:color w:val="954F72"/>
      <w:u w:val="single"/>
    </w:rPr>
  </w:style>
  <w:style w:type="paragraph" w:customStyle="1" w:styleId="NumberAndDate">
    <w:name w:val="NumberAndDate"/>
    <w:aliases w:val="!Дата и Номер"/>
    <w:qFormat/>
    <w:rsid w:val="00373C24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373C2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7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xmkmain2:8080/content/act/043a1ed3-1c7b-475c-b985-b221b55e0929.doc" TargetMode="External"/><Relationship Id="rId18" Type="http://schemas.openxmlformats.org/officeDocument/2006/relationships/hyperlink" Target="http://xmkmain2:8080/content/act/9673c156-a54b-4887-80e6-9bddfa6b1bcb.doc" TargetMode="External"/><Relationship Id="rId26" Type="http://schemas.openxmlformats.org/officeDocument/2006/relationships/hyperlink" Target="http://xmkmain2:8080/content/act/043a1ed3-1c7b-475c-b985-b221b55e0929.doc" TargetMode="External"/><Relationship Id="rId39" Type="http://schemas.openxmlformats.org/officeDocument/2006/relationships/hyperlink" Target="http://nla-service.minjust.ru:8080/rnla-links/ws/content/act/60fec214-96b6-4b0e-a9f4-96ac5251a64b.html" TargetMode="External"/><Relationship Id="rId21" Type="http://schemas.openxmlformats.org/officeDocument/2006/relationships/hyperlink" Target="http://xmkmain2:8080/content/act/e9c7859b-51fd-4309-af04-9731b0d866c7.doc" TargetMode="External"/><Relationship Id="rId34" Type="http://schemas.openxmlformats.org/officeDocument/2006/relationships/footer" Target="footer3.xml"/><Relationship Id="rId42" Type="http://schemas.openxmlformats.org/officeDocument/2006/relationships/hyperlink" Target="file:///C:\content\act\0a10a4a3-d442-4fa9-82d5-f54bcae7b2ad.docx" TargetMode="External"/><Relationship Id="rId47" Type="http://schemas.openxmlformats.org/officeDocument/2006/relationships/hyperlink" Target="file:///C:\content\act\0a10a4a3-d442-4fa9-82d5-f54bcae7b2ad.docx" TargetMode="External"/><Relationship Id="rId50" Type="http://schemas.openxmlformats.org/officeDocument/2006/relationships/header" Target="header4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xmkmain2:8080/content/act/1c0466cc-a15d-4f22-b3d9-812e8da8595d.doc" TargetMode="External"/><Relationship Id="rId29" Type="http://schemas.openxmlformats.org/officeDocument/2006/relationships/header" Target="header1.xml"/><Relationship Id="rId11" Type="http://schemas.openxmlformats.org/officeDocument/2006/relationships/hyperlink" Target="http://nla-service.minjust.ru:8080/rnla-links/ws/content/act/ca1ffdad-f3dc-415b-8dc1-7ac39d8661fc.html" TargetMode="External"/><Relationship Id="rId24" Type="http://schemas.openxmlformats.org/officeDocument/2006/relationships/hyperlink" Target="http://xmkmain2:8080/content/act/d352e654-27ea-4fa4-9277-ab4feb536c22.doc" TargetMode="External"/><Relationship Id="rId32" Type="http://schemas.openxmlformats.org/officeDocument/2006/relationships/footer" Target="footer2.xml"/><Relationship Id="rId37" Type="http://schemas.openxmlformats.org/officeDocument/2006/relationships/hyperlink" Target="http://nla-service.minjust.ru:8080/rnla-links/ws/content/act/fbd412f2-903a-460e-9d61-01f9bd66abf0.html" TargetMode="External"/><Relationship Id="rId40" Type="http://schemas.openxmlformats.org/officeDocument/2006/relationships/hyperlink" Target="http://nla-service.minjust.ru:8080/rnla-links/ws/content/act/460132d5-9171-404a-b417-53f46c4429db.html" TargetMode="External"/><Relationship Id="rId45" Type="http://schemas.openxmlformats.org/officeDocument/2006/relationships/hyperlink" Target="file:///C:\content\act\0a10a4a3-d442-4fa9-82d5-f54bcae7b2ad.docx" TargetMode="External"/><Relationship Id="rId53" Type="http://schemas.openxmlformats.org/officeDocument/2006/relationships/footer" Target="footer5.xml"/><Relationship Id="rId5" Type="http://schemas.openxmlformats.org/officeDocument/2006/relationships/webSettings" Target="webSettings.xml"/><Relationship Id="rId10" Type="http://schemas.openxmlformats.org/officeDocument/2006/relationships/hyperlink" Target="http://nla-service.minjust.ru:8080/rnla-links/ws/content/act/bba0bfb1-06c7-4e50-a8d3-fe1045784bf1.html" TargetMode="External"/><Relationship Id="rId19" Type="http://schemas.openxmlformats.org/officeDocument/2006/relationships/hyperlink" Target="http://xmkmain2:8080/content/edition/45aeafff-16ec-4109-beba-4f995e2f11b4.doc" TargetMode="External"/><Relationship Id="rId31" Type="http://schemas.openxmlformats.org/officeDocument/2006/relationships/footer" Target="footer1.xml"/><Relationship Id="rId44" Type="http://schemas.openxmlformats.org/officeDocument/2006/relationships/hyperlink" Target="file:///C:\content\act\0a10a4a3-d442-4fa9-82d5-f54bcae7b2ad.docx" TargetMode="External"/><Relationship Id="rId52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nla-service.minjust.ru:8080/rnla-links/ws/content/act/9cf2f1c3-393d-4051-a52d-9923b0e51c0c.html" TargetMode="External"/><Relationship Id="rId14" Type="http://schemas.openxmlformats.org/officeDocument/2006/relationships/hyperlink" Target="http://xmkmain2:8080/content/act/adf38dc0-d88e-4bc3-affa-0b0ae564645c.doc" TargetMode="External"/><Relationship Id="rId22" Type="http://schemas.openxmlformats.org/officeDocument/2006/relationships/hyperlink" Target="http://xmkmain2:8080/content/act/7f63dc07-3481-4ff9-94bb-4f9b4ae735ff.doc" TargetMode="External"/><Relationship Id="rId27" Type="http://schemas.openxmlformats.org/officeDocument/2006/relationships/hyperlink" Target="http://xmkmain2:8080/content/act/adf38dc0-d88e-4bc3-affa-0b0ae564645c.doc" TargetMode="External"/><Relationship Id="rId30" Type="http://schemas.openxmlformats.org/officeDocument/2006/relationships/header" Target="header2.xml"/><Relationship Id="rId35" Type="http://schemas.openxmlformats.org/officeDocument/2006/relationships/hyperlink" Target="http://nla-service.minjust.ru:8080/rnla-links/ws/content/act/e32de609-f86c-4496-bf8f-b5c62681713f.html" TargetMode="External"/><Relationship Id="rId43" Type="http://schemas.openxmlformats.org/officeDocument/2006/relationships/hyperlink" Target="file:///C:\content\act\0a10a4a3-d442-4fa9-82d5-f54bcae7b2ad.docx" TargetMode="External"/><Relationship Id="rId48" Type="http://schemas.openxmlformats.org/officeDocument/2006/relationships/hyperlink" Target="file:///C:\content\act\0a10a4a3-d442-4fa9-82d5-f54bcae7b2ad.docx" TargetMode="External"/><Relationship Id="rId56" Type="http://schemas.openxmlformats.org/officeDocument/2006/relationships/theme" Target="theme/theme1.xml"/><Relationship Id="rId8" Type="http://schemas.openxmlformats.org/officeDocument/2006/relationships/hyperlink" Target="file:///C:\content\act\0a10a4a3-d442-4fa9-82d5-f54bcae7b2ad.docx" TargetMode="External"/><Relationship Id="rId51" Type="http://schemas.openxmlformats.org/officeDocument/2006/relationships/header" Target="header5.xml"/><Relationship Id="rId3" Type="http://schemas.openxmlformats.org/officeDocument/2006/relationships/styles" Target="styles.xml"/><Relationship Id="rId12" Type="http://schemas.openxmlformats.org/officeDocument/2006/relationships/hyperlink" Target="http://xmkmain2:8080/content/act/54aa31a4-ace7-4d26-927e-ead1654a0d3f.doc" TargetMode="External"/><Relationship Id="rId17" Type="http://schemas.openxmlformats.org/officeDocument/2006/relationships/hyperlink" Target="http://xmkmain2:8080/content/act/f89ab118-94d8-4bd6-9fe9-e4ba33aec479.doc" TargetMode="External"/><Relationship Id="rId25" Type="http://schemas.openxmlformats.org/officeDocument/2006/relationships/hyperlink" Target="http://xmkmain2:8080/content/act/54aa31a4-ace7-4d26-927e-ead1654a0d3f.doc" TargetMode="External"/><Relationship Id="rId33" Type="http://schemas.openxmlformats.org/officeDocument/2006/relationships/header" Target="header3.xml"/><Relationship Id="rId38" Type="http://schemas.openxmlformats.org/officeDocument/2006/relationships/hyperlink" Target="http://nla-service.minjust.ru:8080/rnla-links/ws/content/act/e63a43a6-374e-468d-8091-51c645b84ea4.html" TargetMode="External"/><Relationship Id="rId46" Type="http://schemas.openxmlformats.org/officeDocument/2006/relationships/hyperlink" Target="file:///C:\content\act\0a10a4a3-d442-4fa9-82d5-f54bcae7b2ad.docx" TargetMode="External"/><Relationship Id="rId20" Type="http://schemas.openxmlformats.org/officeDocument/2006/relationships/hyperlink" Target="http://xmkmain2:8080/content/act/54aa31a4-ace7-4d26-927e-ead1654a0d3f.doc" TargetMode="External"/><Relationship Id="rId41" Type="http://schemas.openxmlformats.org/officeDocument/2006/relationships/hyperlink" Target="http://nla-service.minjust.ru:8080/rnla-links/ws/content/act/f8febf6f-74f0-40a2-a8c7-42ae2b90adc7.html" TargetMode="External"/><Relationship Id="rId54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xmkmain2:8080/content/act/e2986f60-afca-4e38-be31-a0a849d84dfb.doc" TargetMode="External"/><Relationship Id="rId23" Type="http://schemas.openxmlformats.org/officeDocument/2006/relationships/hyperlink" Target="http://xmkmain2:8080/content/act/6c7f5fa7-dd1e-4993-a4db-12ce99b512cb.doc" TargetMode="External"/><Relationship Id="rId28" Type="http://schemas.openxmlformats.org/officeDocument/2006/relationships/hyperlink" Target="http://xmkmain2:8080/content/act/e2986f60-afca-4e38-be31-a0a849d84dfb.doc" TargetMode="External"/><Relationship Id="rId36" Type="http://schemas.openxmlformats.org/officeDocument/2006/relationships/hyperlink" Target="http://nla-service.minjust.ru:8080/rnla-links/ws/content/act/147b5c3c-7766-4a2d-99f6-abe306c4980a.html" TargetMode="External"/><Relationship Id="rId49" Type="http://schemas.openxmlformats.org/officeDocument/2006/relationships/hyperlink" Target="http://nla-service.minjust.ru:8080/rnla-links/ws/content/act/147b5c3c-7766-4a2d-99f6-abe306c4980a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C5321-DF0F-4BC9-8793-B70927ADA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2</TotalTime>
  <Pages>29</Pages>
  <Words>10408</Words>
  <Characters>59326</Characters>
  <Application>Microsoft Office Word</Application>
  <DocSecurity>4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69595</CharactersWithSpaces>
  <SharedDoc>false</SharedDoc>
  <HLinks>
    <vt:vector size="240" baseType="variant">
      <vt:variant>
        <vt:i4>6881339</vt:i4>
      </vt:variant>
      <vt:variant>
        <vt:i4>117</vt:i4>
      </vt:variant>
      <vt:variant>
        <vt:i4>0</vt:i4>
      </vt:variant>
      <vt:variant>
        <vt:i4>5</vt:i4>
      </vt:variant>
      <vt:variant>
        <vt:lpwstr>/content/act/147b5c3c-7766-4a2d-99f6-abe306c4980a.html</vt:lpwstr>
      </vt:variant>
      <vt:variant>
        <vt:lpwstr/>
      </vt:variant>
      <vt:variant>
        <vt:i4>3801146</vt:i4>
      </vt:variant>
      <vt:variant>
        <vt:i4>114</vt:i4>
      </vt:variant>
      <vt:variant>
        <vt:i4>0</vt:i4>
      </vt:variant>
      <vt:variant>
        <vt:i4>5</vt:i4>
      </vt:variant>
      <vt:variant>
        <vt:lpwstr>/content/act/ae15c2dd-3d08-4fb6-8eb3-21e5dddd29d6.docx</vt:lpwstr>
      </vt:variant>
      <vt:variant>
        <vt:lpwstr/>
      </vt:variant>
      <vt:variant>
        <vt:i4>3801146</vt:i4>
      </vt:variant>
      <vt:variant>
        <vt:i4>111</vt:i4>
      </vt:variant>
      <vt:variant>
        <vt:i4>0</vt:i4>
      </vt:variant>
      <vt:variant>
        <vt:i4>5</vt:i4>
      </vt:variant>
      <vt:variant>
        <vt:lpwstr>/content/act/ae15c2dd-3d08-4fb6-8eb3-21e5dddd29d6.docx</vt:lpwstr>
      </vt:variant>
      <vt:variant>
        <vt:lpwstr/>
      </vt:variant>
      <vt:variant>
        <vt:i4>3473513</vt:i4>
      </vt:variant>
      <vt:variant>
        <vt:i4>108</vt:i4>
      </vt:variant>
      <vt:variant>
        <vt:i4>0</vt:i4>
      </vt:variant>
      <vt:variant>
        <vt:i4>5</vt:i4>
      </vt:variant>
      <vt:variant>
        <vt:lpwstr>/content/act/f4e201f6-a9af-42f4-908f-221ab384ec7f.docx</vt:lpwstr>
      </vt:variant>
      <vt:variant>
        <vt:lpwstr/>
      </vt:variant>
      <vt:variant>
        <vt:i4>4128822</vt:i4>
      </vt:variant>
      <vt:variant>
        <vt:i4>105</vt:i4>
      </vt:variant>
      <vt:variant>
        <vt:i4>0</vt:i4>
      </vt:variant>
      <vt:variant>
        <vt:i4>5</vt:i4>
      </vt:variant>
      <vt:variant>
        <vt:lpwstr>/content/act/b80b1400-42f5-4ee3-8116-8fba10fb9896.docx</vt:lpwstr>
      </vt:variant>
      <vt:variant>
        <vt:lpwstr/>
      </vt:variant>
      <vt:variant>
        <vt:i4>7012451</vt:i4>
      </vt:variant>
      <vt:variant>
        <vt:i4>102</vt:i4>
      </vt:variant>
      <vt:variant>
        <vt:i4>0</vt:i4>
      </vt:variant>
      <vt:variant>
        <vt:i4>5</vt:i4>
      </vt:variant>
      <vt:variant>
        <vt:lpwstr>/content/act/ca1ffdad-f3dc-415b-8dc1-7ac39d8661fc.html</vt:lpwstr>
      </vt:variant>
      <vt:variant>
        <vt:lpwstr/>
      </vt:variant>
      <vt:variant>
        <vt:i4>7077990</vt:i4>
      </vt:variant>
      <vt:variant>
        <vt:i4>99</vt:i4>
      </vt:variant>
      <vt:variant>
        <vt:i4>0</vt:i4>
      </vt:variant>
      <vt:variant>
        <vt:i4>5</vt:i4>
      </vt:variant>
      <vt:variant>
        <vt:lpwstr>/content/act/9e8a9094-7ca2-4741-8009-f7b13f1f5397.html</vt:lpwstr>
      </vt:variant>
      <vt:variant>
        <vt:lpwstr/>
      </vt:variant>
      <vt:variant>
        <vt:i4>6553663</vt:i4>
      </vt:variant>
      <vt:variant>
        <vt:i4>96</vt:i4>
      </vt:variant>
      <vt:variant>
        <vt:i4>0</vt:i4>
      </vt:variant>
      <vt:variant>
        <vt:i4>5</vt:i4>
      </vt:variant>
      <vt:variant>
        <vt:lpwstr>/content/act/e32de609-f86c-4496-bf8f-b5c62681713f.html</vt:lpwstr>
      </vt:variant>
      <vt:variant>
        <vt:lpwstr/>
      </vt:variant>
      <vt:variant>
        <vt:i4>6881339</vt:i4>
      </vt:variant>
      <vt:variant>
        <vt:i4>93</vt:i4>
      </vt:variant>
      <vt:variant>
        <vt:i4>0</vt:i4>
      </vt:variant>
      <vt:variant>
        <vt:i4>5</vt:i4>
      </vt:variant>
      <vt:variant>
        <vt:lpwstr>/content/act/147b5c3c-7766-4a2d-99f6-abe306c4980a.html</vt:lpwstr>
      </vt:variant>
      <vt:variant>
        <vt:lpwstr/>
      </vt:variant>
      <vt:variant>
        <vt:i4>4128823</vt:i4>
      </vt:variant>
      <vt:variant>
        <vt:i4>90</vt:i4>
      </vt:variant>
      <vt:variant>
        <vt:i4>0</vt:i4>
      </vt:variant>
      <vt:variant>
        <vt:i4>5</vt:i4>
      </vt:variant>
      <vt:variant>
        <vt:lpwstr>/content/act/cff822a1-201b-4168-905d-21f0ba5fc42b.html</vt:lpwstr>
      </vt:variant>
      <vt:variant>
        <vt:lpwstr/>
      </vt:variant>
      <vt:variant>
        <vt:i4>3211313</vt:i4>
      </vt:variant>
      <vt:variant>
        <vt:i4>87</vt:i4>
      </vt:variant>
      <vt:variant>
        <vt:i4>0</vt:i4>
      </vt:variant>
      <vt:variant>
        <vt:i4>5</vt:i4>
      </vt:variant>
      <vt:variant>
        <vt:lpwstr>/content/act/bba0bfb1-06c7-4e50-a8d3-fe1045784bf1.html</vt:lpwstr>
      </vt:variant>
      <vt:variant>
        <vt:lpwstr/>
      </vt:variant>
      <vt:variant>
        <vt:i4>6553711</vt:i4>
      </vt:variant>
      <vt:variant>
        <vt:i4>84</vt:i4>
      </vt:variant>
      <vt:variant>
        <vt:i4>0</vt:i4>
      </vt:variant>
      <vt:variant>
        <vt:i4>5</vt:i4>
      </vt:variant>
      <vt:variant>
        <vt:lpwstr>/content/act/bedb8d87-fb71-47d6-a08b-7000caa8861a.html</vt:lpwstr>
      </vt:variant>
      <vt:variant>
        <vt:lpwstr/>
      </vt:variant>
      <vt:variant>
        <vt:i4>7077988</vt:i4>
      </vt:variant>
      <vt:variant>
        <vt:i4>81</vt:i4>
      </vt:variant>
      <vt:variant>
        <vt:i4>0</vt:i4>
      </vt:variant>
      <vt:variant>
        <vt:i4>5</vt:i4>
      </vt:variant>
      <vt:variant>
        <vt:lpwstr>/content/act/4f48675c-2dc2-4b7b-8f43-c7d17ab9072f.html</vt:lpwstr>
      </vt:variant>
      <vt:variant>
        <vt:lpwstr/>
      </vt:variant>
      <vt:variant>
        <vt:i4>4128831</vt:i4>
      </vt:variant>
      <vt:variant>
        <vt:i4>78</vt:i4>
      </vt:variant>
      <vt:variant>
        <vt:i4>0</vt:i4>
      </vt:variant>
      <vt:variant>
        <vt:i4>5</vt:i4>
      </vt:variant>
      <vt:variant>
        <vt:lpwstr>/content/act/96e20c02-1b12-465a-b64c-24aa92270007.html</vt:lpwstr>
      </vt:variant>
      <vt:variant>
        <vt:lpwstr/>
      </vt:variant>
      <vt:variant>
        <vt:i4>6619186</vt:i4>
      </vt:variant>
      <vt:variant>
        <vt:i4>75</vt:i4>
      </vt:variant>
      <vt:variant>
        <vt:i4>0</vt:i4>
      </vt:variant>
      <vt:variant>
        <vt:i4>5</vt:i4>
      </vt:variant>
      <vt:variant>
        <vt:lpwstr>/content/act/9cf2f1c3-393d-4051-a52d-9923b0e51c0c.html</vt:lpwstr>
      </vt:variant>
      <vt:variant>
        <vt:lpwstr/>
      </vt:variant>
      <vt:variant>
        <vt:i4>7274553</vt:i4>
      </vt:variant>
      <vt:variant>
        <vt:i4>72</vt:i4>
      </vt:variant>
      <vt:variant>
        <vt:i4>0</vt:i4>
      </vt:variant>
      <vt:variant>
        <vt:i4>5</vt:i4>
      </vt:variant>
      <vt:variant>
        <vt:lpwstr>/content/act/819e429d-7874-4193-afbd-e683538d976c.html</vt:lpwstr>
      </vt:variant>
      <vt:variant>
        <vt:lpwstr/>
      </vt:variant>
      <vt:variant>
        <vt:i4>6619186</vt:i4>
      </vt:variant>
      <vt:variant>
        <vt:i4>69</vt:i4>
      </vt:variant>
      <vt:variant>
        <vt:i4>0</vt:i4>
      </vt:variant>
      <vt:variant>
        <vt:i4>5</vt:i4>
      </vt:variant>
      <vt:variant>
        <vt:lpwstr>/content/act/9cf2f1c3-393d-4051-a52d-9923b0e51c0c.html</vt:lpwstr>
      </vt:variant>
      <vt:variant>
        <vt:lpwstr/>
      </vt:variant>
      <vt:variant>
        <vt:i4>6619186</vt:i4>
      </vt:variant>
      <vt:variant>
        <vt:i4>66</vt:i4>
      </vt:variant>
      <vt:variant>
        <vt:i4>0</vt:i4>
      </vt:variant>
      <vt:variant>
        <vt:i4>5</vt:i4>
      </vt:variant>
      <vt:variant>
        <vt:lpwstr>/content/act/9cf2f1c3-393d-4051-a52d-9923b0e51c0c.html</vt:lpwstr>
      </vt:variant>
      <vt:variant>
        <vt:lpwstr/>
      </vt:variant>
      <vt:variant>
        <vt:i4>6815803</vt:i4>
      </vt:variant>
      <vt:variant>
        <vt:i4>63</vt:i4>
      </vt:variant>
      <vt:variant>
        <vt:i4>0</vt:i4>
      </vt:variant>
      <vt:variant>
        <vt:i4>5</vt:i4>
      </vt:variant>
      <vt:variant>
        <vt:lpwstr>/content/act/460132d5-9171-404a-b417-53f46c4429db.html</vt:lpwstr>
      </vt:variant>
      <vt:variant>
        <vt:lpwstr/>
      </vt:variant>
      <vt:variant>
        <vt:i4>6881339</vt:i4>
      </vt:variant>
      <vt:variant>
        <vt:i4>60</vt:i4>
      </vt:variant>
      <vt:variant>
        <vt:i4>0</vt:i4>
      </vt:variant>
      <vt:variant>
        <vt:i4>5</vt:i4>
      </vt:variant>
      <vt:variant>
        <vt:lpwstr>/content/act/147b5c3c-7766-4a2d-99f6-abe306c4980a.html</vt:lpwstr>
      </vt:variant>
      <vt:variant>
        <vt:lpwstr/>
      </vt:variant>
      <vt:variant>
        <vt:i4>6553663</vt:i4>
      </vt:variant>
      <vt:variant>
        <vt:i4>57</vt:i4>
      </vt:variant>
      <vt:variant>
        <vt:i4>0</vt:i4>
      </vt:variant>
      <vt:variant>
        <vt:i4>5</vt:i4>
      </vt:variant>
      <vt:variant>
        <vt:lpwstr>/content/act/e32de609-f86c-4496-bf8f-b5c62681713f.html</vt:lpwstr>
      </vt:variant>
      <vt:variant>
        <vt:lpwstr/>
      </vt:variant>
      <vt:variant>
        <vt:i4>3801187</vt:i4>
      </vt:variant>
      <vt:variant>
        <vt:i4>54</vt:i4>
      </vt:variant>
      <vt:variant>
        <vt:i4>0</vt:i4>
      </vt:variant>
      <vt:variant>
        <vt:i4>5</vt:i4>
      </vt:variant>
      <vt:variant>
        <vt:lpwstr>/content/act/e2986f60-afca-4e38-be31-a0a849d84dfb.docx</vt:lpwstr>
      </vt:variant>
      <vt:variant>
        <vt:lpwstr/>
      </vt:variant>
      <vt:variant>
        <vt:i4>3211362</vt:i4>
      </vt:variant>
      <vt:variant>
        <vt:i4>51</vt:i4>
      </vt:variant>
      <vt:variant>
        <vt:i4>0</vt:i4>
      </vt:variant>
      <vt:variant>
        <vt:i4>5</vt:i4>
      </vt:variant>
      <vt:variant>
        <vt:lpwstr>/content/act/adf38dc0-d88e-4bc3-affa-0b0ae564645c.docx</vt:lpwstr>
      </vt:variant>
      <vt:variant>
        <vt:lpwstr/>
      </vt:variant>
      <vt:variant>
        <vt:i4>7274598</vt:i4>
      </vt:variant>
      <vt:variant>
        <vt:i4>48</vt:i4>
      </vt:variant>
      <vt:variant>
        <vt:i4>0</vt:i4>
      </vt:variant>
      <vt:variant>
        <vt:i4>5</vt:i4>
      </vt:variant>
      <vt:variant>
        <vt:lpwstr>/content/act/043a1ed3-1c7b-475c-b985-b221b55e0929.docx</vt:lpwstr>
      </vt:variant>
      <vt:variant>
        <vt:lpwstr/>
      </vt:variant>
      <vt:variant>
        <vt:i4>3342384</vt:i4>
      </vt:variant>
      <vt:variant>
        <vt:i4>45</vt:i4>
      </vt:variant>
      <vt:variant>
        <vt:i4>0</vt:i4>
      </vt:variant>
      <vt:variant>
        <vt:i4>5</vt:i4>
      </vt:variant>
      <vt:variant>
        <vt:lpwstr>/content/act/54aa31a4-ace7-4d26-927e-ead1654a0d3f.docx</vt:lpwstr>
      </vt:variant>
      <vt:variant>
        <vt:lpwstr/>
      </vt:variant>
      <vt:variant>
        <vt:i4>5111889</vt:i4>
      </vt:variant>
      <vt:variant>
        <vt:i4>42</vt:i4>
      </vt:variant>
      <vt:variant>
        <vt:i4>0</vt:i4>
      </vt:variant>
      <vt:variant>
        <vt:i4>5</vt:i4>
      </vt:variant>
      <vt:variant>
        <vt:lpwstr>/content/act/d352e654-27ea-4fa4-9277-ab4feb536c22.doc</vt:lpwstr>
      </vt:variant>
      <vt:variant>
        <vt:lpwstr/>
      </vt:variant>
      <vt:variant>
        <vt:i4>1835096</vt:i4>
      </vt:variant>
      <vt:variant>
        <vt:i4>39</vt:i4>
      </vt:variant>
      <vt:variant>
        <vt:i4>0</vt:i4>
      </vt:variant>
      <vt:variant>
        <vt:i4>5</vt:i4>
      </vt:variant>
      <vt:variant>
        <vt:lpwstr>/content/act/6c7f5fa7-dd1e-4993-a4db-12ce99b512cb.doc</vt:lpwstr>
      </vt:variant>
      <vt:variant>
        <vt:lpwstr/>
      </vt:variant>
      <vt:variant>
        <vt:i4>1376338</vt:i4>
      </vt:variant>
      <vt:variant>
        <vt:i4>36</vt:i4>
      </vt:variant>
      <vt:variant>
        <vt:i4>0</vt:i4>
      </vt:variant>
      <vt:variant>
        <vt:i4>5</vt:i4>
      </vt:variant>
      <vt:variant>
        <vt:lpwstr>/content/act/7f63dc07-3481-4ff9-94bb-4f9b4ae735ff.doc</vt:lpwstr>
      </vt:variant>
      <vt:variant>
        <vt:lpwstr/>
      </vt:variant>
      <vt:variant>
        <vt:i4>7143520</vt:i4>
      </vt:variant>
      <vt:variant>
        <vt:i4>33</vt:i4>
      </vt:variant>
      <vt:variant>
        <vt:i4>0</vt:i4>
      </vt:variant>
      <vt:variant>
        <vt:i4>5</vt:i4>
      </vt:variant>
      <vt:variant>
        <vt:lpwstr>/content/act/e9c7859b-51fd-4309-af04-9731b0d866c7.docx</vt:lpwstr>
      </vt:variant>
      <vt:variant>
        <vt:lpwstr/>
      </vt:variant>
      <vt:variant>
        <vt:i4>3342384</vt:i4>
      </vt:variant>
      <vt:variant>
        <vt:i4>30</vt:i4>
      </vt:variant>
      <vt:variant>
        <vt:i4>0</vt:i4>
      </vt:variant>
      <vt:variant>
        <vt:i4>5</vt:i4>
      </vt:variant>
      <vt:variant>
        <vt:lpwstr>/content/act/54aa31a4-ace7-4d26-927e-ead1654a0d3f.docx</vt:lpwstr>
      </vt:variant>
      <vt:variant>
        <vt:lpwstr/>
      </vt:variant>
      <vt:variant>
        <vt:i4>6946878</vt:i4>
      </vt:variant>
      <vt:variant>
        <vt:i4>27</vt:i4>
      </vt:variant>
      <vt:variant>
        <vt:i4>0</vt:i4>
      </vt:variant>
      <vt:variant>
        <vt:i4>5</vt:i4>
      </vt:variant>
      <vt:variant>
        <vt:lpwstr>/content/act/9673c156-a54b-4887-80e6-9bddfa6b1bcb.docx</vt:lpwstr>
      </vt:variant>
      <vt:variant>
        <vt:lpwstr/>
      </vt:variant>
      <vt:variant>
        <vt:i4>4063285</vt:i4>
      </vt:variant>
      <vt:variant>
        <vt:i4>24</vt:i4>
      </vt:variant>
      <vt:variant>
        <vt:i4>0</vt:i4>
      </vt:variant>
      <vt:variant>
        <vt:i4>5</vt:i4>
      </vt:variant>
      <vt:variant>
        <vt:lpwstr>/content/act/f89ab118-94d8-4bd6-9fe9-e4ba33aec479.docx</vt:lpwstr>
      </vt:variant>
      <vt:variant>
        <vt:lpwstr/>
      </vt:variant>
      <vt:variant>
        <vt:i4>7209071</vt:i4>
      </vt:variant>
      <vt:variant>
        <vt:i4>21</vt:i4>
      </vt:variant>
      <vt:variant>
        <vt:i4>0</vt:i4>
      </vt:variant>
      <vt:variant>
        <vt:i4>5</vt:i4>
      </vt:variant>
      <vt:variant>
        <vt:lpwstr>/content/act/1c0466cc-a15d-4f22-b3d9-812e8da8595d.docx</vt:lpwstr>
      </vt:variant>
      <vt:variant>
        <vt:lpwstr/>
      </vt:variant>
      <vt:variant>
        <vt:i4>3801187</vt:i4>
      </vt:variant>
      <vt:variant>
        <vt:i4>18</vt:i4>
      </vt:variant>
      <vt:variant>
        <vt:i4>0</vt:i4>
      </vt:variant>
      <vt:variant>
        <vt:i4>5</vt:i4>
      </vt:variant>
      <vt:variant>
        <vt:lpwstr>/content/act/e2986f60-afca-4e38-be31-a0a849d84dfb.docx</vt:lpwstr>
      </vt:variant>
      <vt:variant>
        <vt:lpwstr/>
      </vt:variant>
      <vt:variant>
        <vt:i4>3211362</vt:i4>
      </vt:variant>
      <vt:variant>
        <vt:i4>15</vt:i4>
      </vt:variant>
      <vt:variant>
        <vt:i4>0</vt:i4>
      </vt:variant>
      <vt:variant>
        <vt:i4>5</vt:i4>
      </vt:variant>
      <vt:variant>
        <vt:lpwstr>/content/act/adf38dc0-d88e-4bc3-affa-0b0ae564645c.docx</vt:lpwstr>
      </vt:variant>
      <vt:variant>
        <vt:lpwstr/>
      </vt:variant>
      <vt:variant>
        <vt:i4>7274598</vt:i4>
      </vt:variant>
      <vt:variant>
        <vt:i4>12</vt:i4>
      </vt:variant>
      <vt:variant>
        <vt:i4>0</vt:i4>
      </vt:variant>
      <vt:variant>
        <vt:i4>5</vt:i4>
      </vt:variant>
      <vt:variant>
        <vt:lpwstr>/content/act/043a1ed3-1c7b-475c-b985-b221b55e0929.docx</vt:lpwstr>
      </vt:variant>
      <vt:variant>
        <vt:lpwstr/>
      </vt:variant>
      <vt:variant>
        <vt:i4>3342384</vt:i4>
      </vt:variant>
      <vt:variant>
        <vt:i4>9</vt:i4>
      </vt:variant>
      <vt:variant>
        <vt:i4>0</vt:i4>
      </vt:variant>
      <vt:variant>
        <vt:i4>5</vt:i4>
      </vt:variant>
      <vt:variant>
        <vt:lpwstr>/content/act/54aa31a4-ace7-4d26-927e-ead1654a0d3f.docx</vt:lpwstr>
      </vt:variant>
      <vt:variant>
        <vt:lpwstr/>
      </vt:variant>
      <vt:variant>
        <vt:i4>7012451</vt:i4>
      </vt:variant>
      <vt:variant>
        <vt:i4>6</vt:i4>
      </vt:variant>
      <vt:variant>
        <vt:i4>0</vt:i4>
      </vt:variant>
      <vt:variant>
        <vt:i4>5</vt:i4>
      </vt:variant>
      <vt:variant>
        <vt:lpwstr>/content/act/ca1ffdad-f3dc-415b-8dc1-7ac39d8661fc.html</vt:lpwstr>
      </vt:variant>
      <vt:variant>
        <vt:lpwstr/>
      </vt:variant>
      <vt:variant>
        <vt:i4>3211313</vt:i4>
      </vt:variant>
      <vt:variant>
        <vt:i4>3</vt:i4>
      </vt:variant>
      <vt:variant>
        <vt:i4>0</vt:i4>
      </vt:variant>
      <vt:variant>
        <vt:i4>5</vt:i4>
      </vt:variant>
      <vt:variant>
        <vt:lpwstr>/content/act/bba0bfb1-06c7-4e50-a8d3-fe1045784bf1.html</vt:lpwstr>
      </vt:variant>
      <vt:variant>
        <vt:lpwstr/>
      </vt:variant>
      <vt:variant>
        <vt:i4>6619186</vt:i4>
      </vt:variant>
      <vt:variant>
        <vt:i4>0</vt:i4>
      </vt:variant>
      <vt:variant>
        <vt:i4>0</vt:i4>
      </vt:variant>
      <vt:variant>
        <vt:i4>5</vt:i4>
      </vt:variant>
      <vt:variant>
        <vt:lpwstr>/content/act/9cf2f1c3-393d-4051-a52d-9923b0e51c0c.html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Симкина Наталья Владимировна</dc:creator>
  <cp:keywords/>
  <cp:lastModifiedBy>Онопрейчук Ирина Николаевна</cp:lastModifiedBy>
  <cp:revision>2</cp:revision>
  <cp:lastPrinted>2023-02-01T05:15:00Z</cp:lastPrinted>
  <dcterms:created xsi:type="dcterms:W3CDTF">2025-07-25T09:02:00Z</dcterms:created>
  <dcterms:modified xsi:type="dcterms:W3CDTF">2025-07-25T09:02:00Z</dcterms:modified>
</cp:coreProperties>
</file>